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R4-2521743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7F966" w:rsidR="00F25D98" w:rsidRDefault="00D177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test cases for inter-frequency measurements with SSB index detection in less than 5 MHz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F275D" w:rsidR="001E41F3" w:rsidRDefault="00D1770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706" w14:paraId="1256F52C" w14:textId="77777777" w:rsidTr="00547111">
        <w:tc>
          <w:tcPr>
            <w:tcW w:w="2694" w:type="dxa"/>
            <w:gridSpan w:val="2"/>
            <w:tcBorders>
              <w:top w:val="single" w:sz="4" w:space="0" w:color="auto"/>
              <w:left w:val="single" w:sz="4" w:space="0" w:color="auto"/>
            </w:tcBorders>
          </w:tcPr>
          <w:p w14:paraId="52C87DB0" w14:textId="77777777" w:rsidR="00D17706" w:rsidRDefault="00D17706" w:rsidP="00D177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6CB7B" w:rsidR="00D17706" w:rsidRDefault="00D17706" w:rsidP="00D17706">
            <w:pPr>
              <w:pStyle w:val="CRCoverPage"/>
              <w:spacing w:after="0"/>
              <w:ind w:left="100"/>
              <w:rPr>
                <w:noProof/>
              </w:rPr>
            </w:pPr>
            <w:r>
              <w:rPr>
                <w:noProof/>
              </w:rPr>
              <w:t xml:space="preserve">Introducing the new test case for inter-frequency measurements in less than 5 MHz operation  </w:t>
            </w:r>
          </w:p>
        </w:tc>
      </w:tr>
      <w:tr w:rsidR="00D17706" w14:paraId="4CA74D09" w14:textId="77777777" w:rsidTr="00547111">
        <w:tc>
          <w:tcPr>
            <w:tcW w:w="2694" w:type="dxa"/>
            <w:gridSpan w:val="2"/>
            <w:tcBorders>
              <w:left w:val="single" w:sz="4" w:space="0" w:color="auto"/>
            </w:tcBorders>
          </w:tcPr>
          <w:p w14:paraId="2D0866D6" w14:textId="77777777" w:rsidR="00D17706" w:rsidRDefault="00D17706" w:rsidP="00D17706">
            <w:pPr>
              <w:pStyle w:val="CRCoverPage"/>
              <w:spacing w:after="0"/>
              <w:rPr>
                <w:b/>
                <w:i/>
                <w:noProof/>
                <w:sz w:val="8"/>
                <w:szCs w:val="8"/>
              </w:rPr>
            </w:pPr>
          </w:p>
        </w:tc>
        <w:tc>
          <w:tcPr>
            <w:tcW w:w="6946" w:type="dxa"/>
            <w:gridSpan w:val="9"/>
            <w:tcBorders>
              <w:right w:val="single" w:sz="4" w:space="0" w:color="auto"/>
            </w:tcBorders>
          </w:tcPr>
          <w:p w14:paraId="365DEF04" w14:textId="77777777" w:rsidR="00D17706" w:rsidRDefault="00D17706" w:rsidP="00D17706">
            <w:pPr>
              <w:pStyle w:val="CRCoverPage"/>
              <w:spacing w:after="0"/>
              <w:rPr>
                <w:noProof/>
                <w:sz w:val="8"/>
                <w:szCs w:val="8"/>
              </w:rPr>
            </w:pPr>
          </w:p>
        </w:tc>
      </w:tr>
      <w:tr w:rsidR="00D17706" w14:paraId="21016551" w14:textId="77777777" w:rsidTr="00547111">
        <w:tc>
          <w:tcPr>
            <w:tcW w:w="2694" w:type="dxa"/>
            <w:gridSpan w:val="2"/>
            <w:tcBorders>
              <w:left w:val="single" w:sz="4" w:space="0" w:color="auto"/>
            </w:tcBorders>
          </w:tcPr>
          <w:p w14:paraId="49433147" w14:textId="77777777" w:rsidR="00D17706" w:rsidRDefault="00D17706" w:rsidP="00D17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28DA92" w:rsidR="00D17706" w:rsidRDefault="00D17706" w:rsidP="00D17706">
            <w:pPr>
              <w:pStyle w:val="CRCoverPage"/>
              <w:spacing w:after="0"/>
              <w:ind w:left="100"/>
              <w:rPr>
                <w:noProof/>
              </w:rPr>
            </w:pPr>
            <w:r>
              <w:rPr>
                <w:noProof/>
              </w:rPr>
              <w:t>Introduces the new test</w:t>
            </w:r>
          </w:p>
        </w:tc>
      </w:tr>
      <w:tr w:rsidR="00D17706" w14:paraId="1F886379" w14:textId="77777777" w:rsidTr="00547111">
        <w:tc>
          <w:tcPr>
            <w:tcW w:w="2694" w:type="dxa"/>
            <w:gridSpan w:val="2"/>
            <w:tcBorders>
              <w:left w:val="single" w:sz="4" w:space="0" w:color="auto"/>
            </w:tcBorders>
          </w:tcPr>
          <w:p w14:paraId="4D989623" w14:textId="77777777" w:rsidR="00D17706" w:rsidRDefault="00D17706" w:rsidP="00D17706">
            <w:pPr>
              <w:pStyle w:val="CRCoverPage"/>
              <w:spacing w:after="0"/>
              <w:rPr>
                <w:b/>
                <w:i/>
                <w:noProof/>
                <w:sz w:val="8"/>
                <w:szCs w:val="8"/>
              </w:rPr>
            </w:pPr>
          </w:p>
        </w:tc>
        <w:tc>
          <w:tcPr>
            <w:tcW w:w="6946" w:type="dxa"/>
            <w:gridSpan w:val="9"/>
            <w:tcBorders>
              <w:right w:val="single" w:sz="4" w:space="0" w:color="auto"/>
            </w:tcBorders>
          </w:tcPr>
          <w:p w14:paraId="71C4A204" w14:textId="77777777" w:rsidR="00D17706" w:rsidRDefault="00D17706" w:rsidP="00D17706">
            <w:pPr>
              <w:pStyle w:val="CRCoverPage"/>
              <w:spacing w:after="0"/>
              <w:rPr>
                <w:noProof/>
                <w:sz w:val="8"/>
                <w:szCs w:val="8"/>
              </w:rPr>
            </w:pPr>
          </w:p>
        </w:tc>
      </w:tr>
      <w:tr w:rsidR="00D17706" w14:paraId="678D7BF9" w14:textId="77777777" w:rsidTr="00547111">
        <w:tc>
          <w:tcPr>
            <w:tcW w:w="2694" w:type="dxa"/>
            <w:gridSpan w:val="2"/>
            <w:tcBorders>
              <w:left w:val="single" w:sz="4" w:space="0" w:color="auto"/>
              <w:bottom w:val="single" w:sz="4" w:space="0" w:color="auto"/>
            </w:tcBorders>
          </w:tcPr>
          <w:p w14:paraId="4E5CE1B6" w14:textId="77777777" w:rsidR="00D17706" w:rsidRDefault="00D17706" w:rsidP="00D17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5BEF2" w:rsidR="00D17706" w:rsidRDefault="00D17706" w:rsidP="00D17706">
            <w:pPr>
              <w:pStyle w:val="CRCoverPage"/>
              <w:spacing w:after="0"/>
              <w:ind w:left="100"/>
              <w:rPr>
                <w:noProof/>
              </w:rPr>
            </w:pPr>
            <w:r>
              <w:rPr>
                <w:noProof/>
              </w:rPr>
              <w:t>Test case will be missing</w:t>
            </w:r>
          </w:p>
        </w:tc>
      </w:tr>
      <w:tr w:rsidR="00D17706" w14:paraId="034AF533" w14:textId="77777777" w:rsidTr="00547111">
        <w:tc>
          <w:tcPr>
            <w:tcW w:w="2694" w:type="dxa"/>
            <w:gridSpan w:val="2"/>
          </w:tcPr>
          <w:p w14:paraId="39D9EB5B" w14:textId="77777777" w:rsidR="00D17706" w:rsidRDefault="00D17706" w:rsidP="00D17706">
            <w:pPr>
              <w:pStyle w:val="CRCoverPage"/>
              <w:spacing w:after="0"/>
              <w:rPr>
                <w:b/>
                <w:i/>
                <w:noProof/>
                <w:sz w:val="8"/>
                <w:szCs w:val="8"/>
              </w:rPr>
            </w:pPr>
          </w:p>
        </w:tc>
        <w:tc>
          <w:tcPr>
            <w:tcW w:w="6946" w:type="dxa"/>
            <w:gridSpan w:val="9"/>
          </w:tcPr>
          <w:p w14:paraId="7826CB1C" w14:textId="77777777" w:rsidR="00D17706" w:rsidRDefault="00D17706" w:rsidP="00D17706">
            <w:pPr>
              <w:pStyle w:val="CRCoverPage"/>
              <w:spacing w:after="0"/>
              <w:rPr>
                <w:noProof/>
                <w:sz w:val="8"/>
                <w:szCs w:val="8"/>
              </w:rPr>
            </w:pPr>
          </w:p>
        </w:tc>
      </w:tr>
      <w:tr w:rsidR="00D17706" w14:paraId="6A17D7AC" w14:textId="77777777" w:rsidTr="00547111">
        <w:tc>
          <w:tcPr>
            <w:tcW w:w="2694" w:type="dxa"/>
            <w:gridSpan w:val="2"/>
            <w:tcBorders>
              <w:top w:val="single" w:sz="4" w:space="0" w:color="auto"/>
              <w:left w:val="single" w:sz="4" w:space="0" w:color="auto"/>
            </w:tcBorders>
          </w:tcPr>
          <w:p w14:paraId="6DAD5B19" w14:textId="77777777" w:rsidR="00D17706" w:rsidRDefault="00D17706" w:rsidP="00D177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6A56F" w:rsidR="00D17706" w:rsidRDefault="00D17706" w:rsidP="00D17706">
            <w:pPr>
              <w:pStyle w:val="CRCoverPage"/>
              <w:spacing w:after="0"/>
              <w:ind w:left="100"/>
              <w:rPr>
                <w:noProof/>
              </w:rPr>
            </w:pPr>
            <w:r>
              <w:t>A.14.5.2.9</w:t>
            </w:r>
            <w:r>
              <w:t xml:space="preserve"> (New)</w:t>
            </w:r>
          </w:p>
        </w:tc>
      </w:tr>
      <w:tr w:rsidR="00D17706" w14:paraId="56E1E6C3" w14:textId="77777777" w:rsidTr="00547111">
        <w:tc>
          <w:tcPr>
            <w:tcW w:w="2694" w:type="dxa"/>
            <w:gridSpan w:val="2"/>
            <w:tcBorders>
              <w:left w:val="single" w:sz="4" w:space="0" w:color="auto"/>
            </w:tcBorders>
          </w:tcPr>
          <w:p w14:paraId="2FB9DE77" w14:textId="77777777" w:rsidR="00D17706" w:rsidRDefault="00D17706" w:rsidP="00D17706">
            <w:pPr>
              <w:pStyle w:val="CRCoverPage"/>
              <w:spacing w:after="0"/>
              <w:rPr>
                <w:b/>
                <w:i/>
                <w:noProof/>
                <w:sz w:val="8"/>
                <w:szCs w:val="8"/>
              </w:rPr>
            </w:pPr>
          </w:p>
        </w:tc>
        <w:tc>
          <w:tcPr>
            <w:tcW w:w="6946" w:type="dxa"/>
            <w:gridSpan w:val="9"/>
            <w:tcBorders>
              <w:right w:val="single" w:sz="4" w:space="0" w:color="auto"/>
            </w:tcBorders>
          </w:tcPr>
          <w:p w14:paraId="0898542D" w14:textId="77777777" w:rsidR="00D17706" w:rsidRDefault="00D17706" w:rsidP="00D17706">
            <w:pPr>
              <w:pStyle w:val="CRCoverPage"/>
              <w:spacing w:after="0"/>
              <w:rPr>
                <w:noProof/>
                <w:sz w:val="8"/>
                <w:szCs w:val="8"/>
              </w:rPr>
            </w:pPr>
          </w:p>
        </w:tc>
      </w:tr>
      <w:tr w:rsidR="00D17706" w14:paraId="76F95A8B" w14:textId="77777777" w:rsidTr="00547111">
        <w:tc>
          <w:tcPr>
            <w:tcW w:w="2694" w:type="dxa"/>
            <w:gridSpan w:val="2"/>
            <w:tcBorders>
              <w:left w:val="single" w:sz="4" w:space="0" w:color="auto"/>
            </w:tcBorders>
          </w:tcPr>
          <w:p w14:paraId="335EAB52" w14:textId="77777777" w:rsidR="00D17706" w:rsidRDefault="00D17706" w:rsidP="00D17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706" w:rsidRDefault="00D17706" w:rsidP="00D17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706" w:rsidRDefault="00D17706" w:rsidP="00D17706">
            <w:pPr>
              <w:pStyle w:val="CRCoverPage"/>
              <w:spacing w:after="0"/>
              <w:jc w:val="center"/>
              <w:rPr>
                <w:b/>
                <w:caps/>
                <w:noProof/>
              </w:rPr>
            </w:pPr>
            <w:r>
              <w:rPr>
                <w:b/>
                <w:caps/>
                <w:noProof/>
              </w:rPr>
              <w:t>N</w:t>
            </w:r>
          </w:p>
        </w:tc>
        <w:tc>
          <w:tcPr>
            <w:tcW w:w="2977" w:type="dxa"/>
            <w:gridSpan w:val="4"/>
          </w:tcPr>
          <w:p w14:paraId="304CCBCB" w14:textId="77777777" w:rsidR="00D17706" w:rsidRDefault="00D17706" w:rsidP="00D17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706" w:rsidRDefault="00D17706" w:rsidP="00D17706">
            <w:pPr>
              <w:pStyle w:val="CRCoverPage"/>
              <w:spacing w:after="0"/>
              <w:ind w:left="99"/>
              <w:rPr>
                <w:noProof/>
              </w:rPr>
            </w:pPr>
          </w:p>
        </w:tc>
      </w:tr>
      <w:tr w:rsidR="00D17706" w14:paraId="34ACE2EB" w14:textId="77777777" w:rsidTr="00547111">
        <w:tc>
          <w:tcPr>
            <w:tcW w:w="2694" w:type="dxa"/>
            <w:gridSpan w:val="2"/>
            <w:tcBorders>
              <w:left w:val="single" w:sz="4" w:space="0" w:color="auto"/>
            </w:tcBorders>
          </w:tcPr>
          <w:p w14:paraId="571382F3" w14:textId="77777777" w:rsidR="00D17706" w:rsidRDefault="00D17706" w:rsidP="00D17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706" w:rsidRDefault="00D17706" w:rsidP="00D17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E1EFBD" w:rsidR="00D17706" w:rsidRDefault="00D17706" w:rsidP="00D17706">
            <w:pPr>
              <w:pStyle w:val="CRCoverPage"/>
              <w:spacing w:after="0"/>
              <w:jc w:val="center"/>
              <w:rPr>
                <w:b/>
                <w:caps/>
                <w:noProof/>
              </w:rPr>
            </w:pPr>
            <w:r>
              <w:rPr>
                <w:b/>
                <w:caps/>
                <w:noProof/>
              </w:rPr>
              <w:t>X</w:t>
            </w:r>
          </w:p>
        </w:tc>
        <w:tc>
          <w:tcPr>
            <w:tcW w:w="2977" w:type="dxa"/>
            <w:gridSpan w:val="4"/>
          </w:tcPr>
          <w:p w14:paraId="7DB274D8" w14:textId="77777777" w:rsidR="00D17706" w:rsidRDefault="00D17706" w:rsidP="00D177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706" w:rsidRDefault="00D17706" w:rsidP="00D17706">
            <w:pPr>
              <w:pStyle w:val="CRCoverPage"/>
              <w:spacing w:after="0"/>
              <w:ind w:left="99"/>
              <w:rPr>
                <w:noProof/>
              </w:rPr>
            </w:pPr>
            <w:r>
              <w:rPr>
                <w:noProof/>
              </w:rPr>
              <w:t xml:space="preserve">TS/TR ... CR ... </w:t>
            </w:r>
          </w:p>
        </w:tc>
      </w:tr>
      <w:tr w:rsidR="00D17706" w14:paraId="446DDBAC" w14:textId="77777777" w:rsidTr="00547111">
        <w:tc>
          <w:tcPr>
            <w:tcW w:w="2694" w:type="dxa"/>
            <w:gridSpan w:val="2"/>
            <w:tcBorders>
              <w:left w:val="single" w:sz="4" w:space="0" w:color="auto"/>
            </w:tcBorders>
          </w:tcPr>
          <w:p w14:paraId="678A1AA6" w14:textId="77777777" w:rsidR="00D17706" w:rsidRDefault="00D17706" w:rsidP="00D17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706" w:rsidRDefault="00D17706" w:rsidP="00D17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6F263" w:rsidR="00D17706" w:rsidRDefault="00D17706" w:rsidP="00D17706">
            <w:pPr>
              <w:pStyle w:val="CRCoverPage"/>
              <w:spacing w:after="0"/>
              <w:jc w:val="center"/>
              <w:rPr>
                <w:b/>
                <w:caps/>
                <w:noProof/>
              </w:rPr>
            </w:pPr>
            <w:r>
              <w:rPr>
                <w:b/>
                <w:caps/>
                <w:noProof/>
              </w:rPr>
              <w:t>X</w:t>
            </w:r>
          </w:p>
        </w:tc>
        <w:tc>
          <w:tcPr>
            <w:tcW w:w="2977" w:type="dxa"/>
            <w:gridSpan w:val="4"/>
          </w:tcPr>
          <w:p w14:paraId="1A4306D9" w14:textId="77777777" w:rsidR="00D17706" w:rsidRDefault="00D17706" w:rsidP="00D177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706" w:rsidRDefault="00D17706" w:rsidP="00D17706">
            <w:pPr>
              <w:pStyle w:val="CRCoverPage"/>
              <w:spacing w:after="0"/>
              <w:ind w:left="99"/>
              <w:rPr>
                <w:noProof/>
              </w:rPr>
            </w:pPr>
            <w:r>
              <w:rPr>
                <w:noProof/>
              </w:rPr>
              <w:t xml:space="preserve">TS/TR ... CR ... </w:t>
            </w:r>
          </w:p>
        </w:tc>
      </w:tr>
      <w:tr w:rsidR="00D17706" w14:paraId="55C714D2" w14:textId="77777777" w:rsidTr="00547111">
        <w:tc>
          <w:tcPr>
            <w:tcW w:w="2694" w:type="dxa"/>
            <w:gridSpan w:val="2"/>
            <w:tcBorders>
              <w:left w:val="single" w:sz="4" w:space="0" w:color="auto"/>
            </w:tcBorders>
          </w:tcPr>
          <w:p w14:paraId="45913E62" w14:textId="77777777" w:rsidR="00D17706" w:rsidRDefault="00D17706" w:rsidP="00D17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706" w:rsidRDefault="00D17706" w:rsidP="00D17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7D99CD" w:rsidR="00D17706" w:rsidRDefault="00D17706" w:rsidP="00D17706">
            <w:pPr>
              <w:pStyle w:val="CRCoverPage"/>
              <w:spacing w:after="0"/>
              <w:jc w:val="center"/>
              <w:rPr>
                <w:b/>
                <w:caps/>
                <w:noProof/>
              </w:rPr>
            </w:pPr>
            <w:r>
              <w:rPr>
                <w:b/>
                <w:caps/>
                <w:noProof/>
              </w:rPr>
              <w:t>X</w:t>
            </w:r>
          </w:p>
        </w:tc>
        <w:tc>
          <w:tcPr>
            <w:tcW w:w="2977" w:type="dxa"/>
            <w:gridSpan w:val="4"/>
          </w:tcPr>
          <w:p w14:paraId="1B4FF921" w14:textId="77777777" w:rsidR="00D17706" w:rsidRDefault="00D17706" w:rsidP="00D177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706" w:rsidRDefault="00D17706" w:rsidP="00D17706">
            <w:pPr>
              <w:pStyle w:val="CRCoverPage"/>
              <w:spacing w:after="0"/>
              <w:ind w:left="99"/>
              <w:rPr>
                <w:noProof/>
              </w:rPr>
            </w:pPr>
            <w:r>
              <w:rPr>
                <w:noProof/>
              </w:rPr>
              <w:t xml:space="preserve">TS/TR ... CR ... </w:t>
            </w:r>
          </w:p>
        </w:tc>
      </w:tr>
      <w:tr w:rsidR="00D17706" w14:paraId="60DF82CC" w14:textId="77777777" w:rsidTr="008863B9">
        <w:tc>
          <w:tcPr>
            <w:tcW w:w="2694" w:type="dxa"/>
            <w:gridSpan w:val="2"/>
            <w:tcBorders>
              <w:left w:val="single" w:sz="4" w:space="0" w:color="auto"/>
            </w:tcBorders>
          </w:tcPr>
          <w:p w14:paraId="517696CD" w14:textId="77777777" w:rsidR="00D17706" w:rsidRDefault="00D17706" w:rsidP="00D17706">
            <w:pPr>
              <w:pStyle w:val="CRCoverPage"/>
              <w:spacing w:after="0"/>
              <w:rPr>
                <w:b/>
                <w:i/>
                <w:noProof/>
              </w:rPr>
            </w:pPr>
          </w:p>
        </w:tc>
        <w:tc>
          <w:tcPr>
            <w:tcW w:w="6946" w:type="dxa"/>
            <w:gridSpan w:val="9"/>
            <w:tcBorders>
              <w:right w:val="single" w:sz="4" w:space="0" w:color="auto"/>
            </w:tcBorders>
          </w:tcPr>
          <w:p w14:paraId="4D84207F" w14:textId="77777777" w:rsidR="00D17706" w:rsidRDefault="00D17706" w:rsidP="00D17706">
            <w:pPr>
              <w:pStyle w:val="CRCoverPage"/>
              <w:spacing w:after="0"/>
              <w:rPr>
                <w:noProof/>
              </w:rPr>
            </w:pPr>
          </w:p>
        </w:tc>
      </w:tr>
      <w:tr w:rsidR="00D17706" w14:paraId="556B87B6" w14:textId="77777777" w:rsidTr="008863B9">
        <w:tc>
          <w:tcPr>
            <w:tcW w:w="2694" w:type="dxa"/>
            <w:gridSpan w:val="2"/>
            <w:tcBorders>
              <w:left w:val="single" w:sz="4" w:space="0" w:color="auto"/>
              <w:bottom w:val="single" w:sz="4" w:space="0" w:color="auto"/>
            </w:tcBorders>
          </w:tcPr>
          <w:p w14:paraId="79A9C411" w14:textId="77777777" w:rsidR="00D17706" w:rsidRDefault="00D17706" w:rsidP="00D177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185932" w:rsidR="00D17706" w:rsidRPr="00D17706" w:rsidRDefault="00D17706" w:rsidP="00D17706">
            <w:pPr>
              <w:pStyle w:val="CRCoverPage"/>
              <w:spacing w:after="0"/>
              <w:ind w:left="100"/>
              <w:rPr>
                <w:noProof/>
                <w:lang w:val="en-US"/>
              </w:rPr>
            </w:pPr>
            <w:r>
              <w:rPr>
                <w:noProof/>
              </w:rPr>
              <w:t>Re</w:t>
            </w:r>
            <w:r w:rsidRPr="00D17706">
              <w:rPr>
                <w:noProof/>
                <w:lang w:val="en-US"/>
              </w:rPr>
              <w:t>-submission of previously endo</w:t>
            </w:r>
            <w:r>
              <w:rPr>
                <w:noProof/>
                <w:lang w:val="en-US"/>
              </w:rPr>
              <w:t xml:space="preserve">rsed CR </w:t>
            </w:r>
            <w:r w:rsidRPr="00D17706">
              <w:rPr>
                <w:noProof/>
                <w:lang w:val="en-US"/>
              </w:rPr>
              <w:t>R4-2514335</w:t>
            </w:r>
          </w:p>
        </w:tc>
      </w:tr>
      <w:tr w:rsidR="00D17706" w:rsidRPr="008863B9" w14:paraId="45BFE792" w14:textId="77777777" w:rsidTr="008863B9">
        <w:tc>
          <w:tcPr>
            <w:tcW w:w="2694" w:type="dxa"/>
            <w:gridSpan w:val="2"/>
            <w:tcBorders>
              <w:top w:val="single" w:sz="4" w:space="0" w:color="auto"/>
              <w:bottom w:val="single" w:sz="4" w:space="0" w:color="auto"/>
            </w:tcBorders>
          </w:tcPr>
          <w:p w14:paraId="194242DD" w14:textId="77777777" w:rsidR="00D17706" w:rsidRPr="008863B9" w:rsidRDefault="00D17706" w:rsidP="00D17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706" w:rsidRPr="008863B9" w:rsidRDefault="00D17706" w:rsidP="00D17706">
            <w:pPr>
              <w:pStyle w:val="CRCoverPage"/>
              <w:spacing w:after="0"/>
              <w:ind w:left="100"/>
              <w:rPr>
                <w:noProof/>
                <w:sz w:val="8"/>
                <w:szCs w:val="8"/>
              </w:rPr>
            </w:pPr>
          </w:p>
        </w:tc>
      </w:tr>
      <w:tr w:rsidR="00D177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706" w:rsidRDefault="00D17706" w:rsidP="00D177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706" w:rsidRDefault="00D17706" w:rsidP="00D177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831DDF2" w14:textId="365DDBB8" w:rsidR="00D17706" w:rsidRPr="00A12A11" w:rsidRDefault="00D17706" w:rsidP="00D17706">
      <w:pPr>
        <w:pStyle w:val="Heading4"/>
        <w:keepNext w:val="0"/>
        <w:keepLines w:val="0"/>
        <w:rPr>
          <w:ins w:id="1" w:author="Author"/>
        </w:rPr>
      </w:pPr>
      <w:r>
        <w:t>A.14.5.2.9</w:t>
      </w:r>
      <w:ins w:id="2" w:author="Author">
        <w:r w:rsidRPr="00A12A11">
          <w:tab/>
          <w:t>SA event triggered reporting tests for FR1 with SSB time index detection when DRX is used</w:t>
        </w:r>
        <w:r w:rsidRPr="00A12A11">
          <w:rPr>
            <w:rFonts w:hint="eastAsia"/>
            <w:lang w:eastAsia="zh-TW"/>
          </w:rPr>
          <w:t xml:space="preserve"> </w:t>
        </w:r>
        <w:r w:rsidRPr="00A12A11">
          <w:rPr>
            <w:lang w:eastAsia="zh-TW"/>
          </w:rPr>
          <w:t xml:space="preserve">with single gap </w:t>
        </w:r>
        <w:r>
          <w:rPr>
            <w:lang w:eastAsia="zh-TW"/>
          </w:rPr>
          <w:t>for 3 MHz channel bandwidth in</w:t>
        </w:r>
        <w:r w:rsidRPr="00A12A11">
          <w:rPr>
            <w:lang w:eastAsia="zh-TW"/>
          </w:rPr>
          <w:t xml:space="preserve"> satellite access</w:t>
        </w:r>
      </w:ins>
    </w:p>
    <w:p w14:paraId="5C1C7716" w14:textId="754C2E38" w:rsidR="00D17706" w:rsidRPr="00A12A11" w:rsidRDefault="00D17706" w:rsidP="00D17706">
      <w:pPr>
        <w:pStyle w:val="Heading5"/>
        <w:keepNext w:val="0"/>
        <w:keepLines w:val="0"/>
        <w:rPr>
          <w:ins w:id="3" w:author="Author"/>
        </w:rPr>
      </w:pPr>
      <w:r>
        <w:t>A.14.5.2.9</w:t>
      </w:r>
      <w:ins w:id="4" w:author="Author">
        <w:r w:rsidRPr="00A12A11">
          <w:t>.1</w:t>
        </w:r>
        <w:r w:rsidRPr="00A12A11">
          <w:tab/>
          <w:t>Test Purpose and Environment</w:t>
        </w:r>
      </w:ins>
    </w:p>
    <w:p w14:paraId="4B116F97" w14:textId="77777777" w:rsidR="00D17706" w:rsidRDefault="00D17706" w:rsidP="00D17706">
      <w:pPr>
        <w:rPr>
          <w:ins w:id="5" w:author="Author"/>
          <w:rFonts w:cs="v4.2.0"/>
        </w:rPr>
      </w:pPr>
      <w:ins w:id="6" w:author="Author">
        <w:r w:rsidRPr="00A12A11">
          <w:rPr>
            <w:rFonts w:cs="v4.2.0"/>
          </w:rPr>
          <w:t xml:space="preserve">The purpose of this test is to verify that the UE makes correct reporting of </w:t>
        </w:r>
        <w:r w:rsidRPr="00A12A11">
          <w:t>an event.</w:t>
        </w:r>
        <w:r w:rsidRPr="00A12A11">
          <w:rPr>
            <w:rFonts w:cs="v4.2.0"/>
          </w:rPr>
          <w:t xml:space="preserve"> This test will partly verify the SA inter-frequency NR cell search requirements in clause 9.3C.4.</w:t>
        </w:r>
        <w:r>
          <w:rPr>
            <w:rFonts w:cs="v4.2.0"/>
          </w:rPr>
          <w:t xml:space="preserve"> This test is applicable for UEs that support less than 5 MHz operation. </w:t>
        </w:r>
      </w:ins>
    </w:p>
    <w:p w14:paraId="76F2E392" w14:textId="6C3BB8D1" w:rsidR="00D17706" w:rsidRDefault="00D17706" w:rsidP="00D17706">
      <w:pPr>
        <w:rPr>
          <w:ins w:id="7" w:author="Author"/>
          <w:rFonts w:cs="v4.2.0"/>
        </w:rPr>
      </w:pPr>
      <w:ins w:id="8" w:author="Author">
        <w:r>
          <w:rPr>
            <w:rFonts w:cs="v4.2.0"/>
          </w:rPr>
          <w:t xml:space="preserve">The test procedure in clause A.14.5.2.3 applies for this test. Supported test configurations are specified in Table </w:t>
        </w:r>
      </w:ins>
      <w:r>
        <w:rPr>
          <w:rFonts w:cs="v4.2.0"/>
        </w:rPr>
        <w:t>A.14.5.2.9</w:t>
      </w:r>
      <w:ins w:id="9" w:author="Author">
        <w:r w:rsidRPr="00A12A11">
          <w:rPr>
            <w:rFonts w:cs="v4.2.0"/>
          </w:rPr>
          <w:t>.1-1</w:t>
        </w:r>
        <w:r>
          <w:rPr>
            <w:rFonts w:cs="v4.2.0"/>
          </w:rPr>
          <w:t xml:space="preserve">. The list of general and NR specific test configuration reuse those in test clause A.14.5.2.3, except for those provided in Tables </w:t>
        </w:r>
      </w:ins>
      <w:r>
        <w:rPr>
          <w:rFonts w:cs="v4.2.0"/>
        </w:rPr>
        <w:t>A.14.5.2.9</w:t>
      </w:r>
      <w:ins w:id="10" w:author="Author">
        <w:r w:rsidRPr="00A12A11">
          <w:rPr>
            <w:rFonts w:cs="v4.2.0"/>
          </w:rPr>
          <w:t xml:space="preserve">.1-2 and </w:t>
        </w:r>
      </w:ins>
      <w:r>
        <w:rPr>
          <w:rFonts w:cs="v4.2.0"/>
        </w:rPr>
        <w:t>A.14.5.2.9</w:t>
      </w:r>
      <w:ins w:id="11" w:author="Author">
        <w:r w:rsidRPr="00A12A11">
          <w:rPr>
            <w:rFonts w:cs="v4.2.0"/>
          </w:rPr>
          <w:t>.1-3.</w:t>
        </w:r>
      </w:ins>
    </w:p>
    <w:p w14:paraId="5F115192" w14:textId="674CC5A9" w:rsidR="00D17706" w:rsidRPr="00A12A11" w:rsidRDefault="00D17706" w:rsidP="00D17706">
      <w:pPr>
        <w:pStyle w:val="TH"/>
        <w:keepNext w:val="0"/>
        <w:keepLines w:val="0"/>
        <w:rPr>
          <w:ins w:id="12" w:author="Author"/>
        </w:rPr>
      </w:pPr>
      <w:ins w:id="13" w:author="Author">
        <w:r w:rsidRPr="00A12A11">
          <w:t xml:space="preserve">Table </w:t>
        </w:r>
      </w:ins>
      <w:r>
        <w:t>A.14.5.2.9</w:t>
      </w:r>
      <w:ins w:id="14" w:author="Author">
        <w:r w:rsidRPr="00A12A11">
          <w:t xml:space="preserve">.1-1: </w:t>
        </w:r>
        <w:r w:rsidRPr="00A12A11">
          <w:rPr>
            <w:lang w:eastAsia="zh-CN"/>
          </w:rPr>
          <w:t xml:space="preserve">SA </w:t>
        </w:r>
        <w:r w:rsidRPr="00A12A11">
          <w:t>event triggered reporting</w:t>
        </w:r>
        <w:r w:rsidRPr="00A12A11">
          <w:rPr>
            <w:lang w:eastAsia="zh-CN"/>
          </w:rPr>
          <w:t xml:space="preserve"> tests</w:t>
        </w:r>
        <w:r w:rsidRPr="00A12A11">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D17706" w:rsidRPr="00A12A11" w14:paraId="1893568D" w14:textId="77777777" w:rsidTr="004C3543">
        <w:trPr>
          <w:jc w:val="center"/>
          <w:ins w:id="15" w:author="Author"/>
        </w:trPr>
        <w:tc>
          <w:tcPr>
            <w:tcW w:w="2276" w:type="dxa"/>
            <w:tcBorders>
              <w:top w:val="single" w:sz="4" w:space="0" w:color="auto"/>
              <w:left w:val="single" w:sz="4" w:space="0" w:color="auto"/>
              <w:bottom w:val="single" w:sz="4" w:space="0" w:color="auto"/>
              <w:right w:val="single" w:sz="4" w:space="0" w:color="auto"/>
            </w:tcBorders>
            <w:hideMark/>
          </w:tcPr>
          <w:p w14:paraId="36733FDB" w14:textId="77777777" w:rsidR="00D17706" w:rsidRPr="00A12A11" w:rsidRDefault="00D17706" w:rsidP="004C3543">
            <w:pPr>
              <w:pStyle w:val="TAH"/>
              <w:keepNext w:val="0"/>
              <w:keepLines w:val="0"/>
              <w:rPr>
                <w:ins w:id="16" w:author="Author"/>
                <w:lang w:eastAsia="zh-CN"/>
              </w:rPr>
            </w:pPr>
            <w:ins w:id="17" w:author="Author">
              <w:r w:rsidRPr="00A12A11">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E658B06" w14:textId="77777777" w:rsidR="00D17706" w:rsidRPr="00A12A11" w:rsidRDefault="00D17706" w:rsidP="004C3543">
            <w:pPr>
              <w:pStyle w:val="TAH"/>
              <w:keepNext w:val="0"/>
              <w:keepLines w:val="0"/>
              <w:rPr>
                <w:ins w:id="18" w:author="Author"/>
                <w:lang w:eastAsia="zh-CN"/>
              </w:rPr>
            </w:pPr>
            <w:ins w:id="19" w:author="Author">
              <w:r w:rsidRPr="00A12A11">
                <w:rPr>
                  <w:lang w:eastAsia="zh-CN"/>
                </w:rPr>
                <w:t>Description</w:t>
              </w:r>
            </w:ins>
          </w:p>
        </w:tc>
      </w:tr>
      <w:tr w:rsidR="00D17706" w:rsidRPr="00A12A11" w14:paraId="01492843" w14:textId="77777777" w:rsidTr="004C3543">
        <w:trPr>
          <w:jc w:val="center"/>
          <w:ins w:id="20" w:author="Author"/>
        </w:trPr>
        <w:tc>
          <w:tcPr>
            <w:tcW w:w="2276" w:type="dxa"/>
            <w:tcBorders>
              <w:top w:val="single" w:sz="4" w:space="0" w:color="auto"/>
              <w:left w:val="single" w:sz="4" w:space="0" w:color="auto"/>
              <w:bottom w:val="single" w:sz="4" w:space="0" w:color="auto"/>
              <w:right w:val="single" w:sz="4" w:space="0" w:color="auto"/>
            </w:tcBorders>
            <w:hideMark/>
          </w:tcPr>
          <w:p w14:paraId="676C0BF4" w14:textId="77777777" w:rsidR="00D17706" w:rsidRPr="00A12A11" w:rsidRDefault="00D17706" w:rsidP="004C3543">
            <w:pPr>
              <w:pStyle w:val="TAL"/>
              <w:keepNext w:val="0"/>
              <w:keepLines w:val="0"/>
              <w:rPr>
                <w:ins w:id="21" w:author="Author"/>
                <w:lang w:eastAsia="zh-CN"/>
              </w:rPr>
            </w:pPr>
            <w:ins w:id="22" w:author="Author">
              <w:r w:rsidRPr="00A12A11">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37137A57" w14:textId="77777777" w:rsidR="00D17706" w:rsidRPr="00A12A11" w:rsidRDefault="00D17706" w:rsidP="004C3543">
            <w:pPr>
              <w:pStyle w:val="TAL"/>
              <w:keepNext w:val="0"/>
              <w:keepLines w:val="0"/>
              <w:rPr>
                <w:ins w:id="23" w:author="Author"/>
                <w:lang w:eastAsia="zh-CN"/>
              </w:rPr>
            </w:pPr>
            <w:ins w:id="24" w:author="Author">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D17706" w:rsidRPr="00A12A11" w14:paraId="2EDB3EC1" w14:textId="77777777" w:rsidTr="004C3543">
        <w:trPr>
          <w:jc w:val="center"/>
          <w:ins w:id="25" w:author="Author"/>
        </w:trPr>
        <w:tc>
          <w:tcPr>
            <w:tcW w:w="2276" w:type="dxa"/>
            <w:tcBorders>
              <w:top w:val="single" w:sz="4" w:space="0" w:color="auto"/>
              <w:left w:val="single" w:sz="4" w:space="0" w:color="auto"/>
              <w:bottom w:val="single" w:sz="4" w:space="0" w:color="auto"/>
              <w:right w:val="single" w:sz="4" w:space="0" w:color="auto"/>
            </w:tcBorders>
          </w:tcPr>
          <w:p w14:paraId="6E9A3ED8" w14:textId="77777777" w:rsidR="00D17706" w:rsidRPr="00A12A11" w:rsidRDefault="00D17706" w:rsidP="004C3543">
            <w:pPr>
              <w:pStyle w:val="TAL"/>
              <w:keepNext w:val="0"/>
              <w:keepLines w:val="0"/>
              <w:rPr>
                <w:ins w:id="26" w:author="Author"/>
                <w:lang w:eastAsia="zh-CN"/>
              </w:rPr>
            </w:pPr>
            <w:ins w:id="27" w:author="Author">
              <w:r w:rsidRPr="00A12A11">
                <w:rPr>
                  <w:rFonts w:hint="eastAsia"/>
                  <w:lang w:eastAsia="zh-TW"/>
                </w:rPr>
                <w:t>2</w:t>
              </w:r>
            </w:ins>
          </w:p>
        </w:tc>
        <w:tc>
          <w:tcPr>
            <w:tcW w:w="7074" w:type="dxa"/>
            <w:tcBorders>
              <w:top w:val="single" w:sz="4" w:space="0" w:color="auto"/>
              <w:left w:val="single" w:sz="4" w:space="0" w:color="auto"/>
              <w:bottom w:val="single" w:sz="4" w:space="0" w:color="auto"/>
              <w:right w:val="single" w:sz="4" w:space="0" w:color="auto"/>
            </w:tcBorders>
          </w:tcPr>
          <w:p w14:paraId="2E69E0A1" w14:textId="77777777" w:rsidR="00D17706" w:rsidRPr="00A12A11" w:rsidRDefault="00D17706" w:rsidP="004C3543">
            <w:pPr>
              <w:pStyle w:val="TAL"/>
              <w:keepNext w:val="0"/>
              <w:keepLines w:val="0"/>
              <w:rPr>
                <w:ins w:id="28" w:author="Author"/>
                <w:lang w:eastAsia="zh-CN"/>
              </w:rPr>
            </w:pPr>
            <w:ins w:id="29" w:author="Author">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D17706" w:rsidRPr="00A12A11" w14:paraId="4490549F" w14:textId="77777777" w:rsidTr="004C3543">
        <w:trPr>
          <w:jc w:val="center"/>
          <w:ins w:id="30" w:author="Author"/>
        </w:trPr>
        <w:tc>
          <w:tcPr>
            <w:tcW w:w="9350" w:type="dxa"/>
            <w:gridSpan w:val="2"/>
            <w:tcBorders>
              <w:top w:val="single" w:sz="4" w:space="0" w:color="auto"/>
              <w:left w:val="single" w:sz="4" w:space="0" w:color="auto"/>
              <w:bottom w:val="single" w:sz="4" w:space="0" w:color="auto"/>
              <w:right w:val="single" w:sz="4" w:space="0" w:color="auto"/>
            </w:tcBorders>
            <w:hideMark/>
          </w:tcPr>
          <w:p w14:paraId="2C0349C8" w14:textId="77777777" w:rsidR="00D17706" w:rsidRPr="00A12A11" w:rsidRDefault="00D17706" w:rsidP="004C3543">
            <w:pPr>
              <w:pStyle w:val="TAN"/>
              <w:keepNext w:val="0"/>
              <w:keepLines w:val="0"/>
              <w:rPr>
                <w:ins w:id="31" w:author="Author"/>
                <w:lang w:eastAsia="zh-CN"/>
              </w:rPr>
            </w:pPr>
            <w:ins w:id="32" w:author="Author">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15324511" w14:textId="77777777" w:rsidR="00D17706" w:rsidRPr="00A12A11" w:rsidRDefault="00D17706" w:rsidP="004C3543">
            <w:pPr>
              <w:pStyle w:val="TAN"/>
              <w:keepNext w:val="0"/>
              <w:keepLines w:val="0"/>
              <w:rPr>
                <w:ins w:id="33" w:author="Author"/>
                <w:lang w:eastAsia="zh-CN"/>
              </w:rPr>
            </w:pPr>
            <w:ins w:id="34" w:author="Author">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700B417C" w14:textId="77777777" w:rsidR="00D17706" w:rsidRDefault="00D17706" w:rsidP="00D17706"/>
    <w:p w14:paraId="7ADC1732" w14:textId="68569E93" w:rsidR="00D17706" w:rsidRPr="00B33B44" w:rsidRDefault="00D17706" w:rsidP="00D17706">
      <w:pPr>
        <w:pStyle w:val="TH"/>
        <w:keepNext w:val="0"/>
        <w:keepLines w:val="0"/>
        <w:rPr>
          <w:ins w:id="35" w:author="Author"/>
        </w:rPr>
      </w:pPr>
      <w:ins w:id="36" w:author="Author">
        <w:r w:rsidRPr="00B33B44">
          <w:t xml:space="preserve">Table </w:t>
        </w:r>
      </w:ins>
      <w:r>
        <w:t>A.14.5.2.9</w:t>
      </w:r>
      <w:ins w:id="37" w:author="Author">
        <w:r w:rsidRPr="00B33B44">
          <w:t xml:space="preserve">.1-2: General test parameters for SA inter-frequency event triggered reporting for FR1 without SSB time index detection </w:t>
        </w:r>
        <w:r>
          <w:t xml:space="preserve">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3"/>
        <w:gridCol w:w="1292"/>
        <w:gridCol w:w="1283"/>
        <w:gridCol w:w="1234"/>
        <w:gridCol w:w="3097"/>
      </w:tblGrid>
      <w:tr w:rsidR="00D17706" w:rsidRPr="00B33B44" w14:paraId="369255EB" w14:textId="77777777" w:rsidTr="004C3543">
        <w:trPr>
          <w:cantSplit/>
          <w:tblHeader/>
          <w:jc w:val="center"/>
          <w:ins w:id="38" w:author="Author"/>
        </w:trPr>
        <w:tc>
          <w:tcPr>
            <w:tcW w:w="1106" w:type="pct"/>
            <w:tcBorders>
              <w:top w:val="single" w:sz="4" w:space="0" w:color="auto"/>
              <w:left w:val="single" w:sz="4" w:space="0" w:color="auto"/>
              <w:bottom w:val="nil"/>
              <w:right w:val="single" w:sz="4" w:space="0" w:color="auto"/>
            </w:tcBorders>
            <w:hideMark/>
          </w:tcPr>
          <w:p w14:paraId="6872E1C2" w14:textId="77777777" w:rsidR="00D17706" w:rsidRPr="00B33B44" w:rsidRDefault="00D17706" w:rsidP="004C3543">
            <w:pPr>
              <w:rPr>
                <w:ins w:id="39" w:author="Author"/>
                <w:b/>
              </w:rPr>
            </w:pPr>
            <w:ins w:id="40" w:author="Author">
              <w:r w:rsidRPr="00B33B44">
                <w:rPr>
                  <w:b/>
                </w:rPr>
                <w:t>Parameter</w:t>
              </w:r>
            </w:ins>
          </w:p>
        </w:tc>
        <w:tc>
          <w:tcPr>
            <w:tcW w:w="308" w:type="pct"/>
            <w:tcBorders>
              <w:top w:val="single" w:sz="4" w:space="0" w:color="auto"/>
              <w:left w:val="single" w:sz="4" w:space="0" w:color="auto"/>
              <w:bottom w:val="nil"/>
              <w:right w:val="single" w:sz="4" w:space="0" w:color="auto"/>
            </w:tcBorders>
            <w:hideMark/>
          </w:tcPr>
          <w:p w14:paraId="1A4BAE6A" w14:textId="77777777" w:rsidR="00D17706" w:rsidRPr="00B33B44" w:rsidRDefault="00D17706" w:rsidP="004C3543">
            <w:pPr>
              <w:rPr>
                <w:ins w:id="41" w:author="Author"/>
                <w:b/>
              </w:rPr>
            </w:pPr>
            <w:ins w:id="42" w:author="Author">
              <w:r w:rsidRPr="00B33B44">
                <w:rPr>
                  <w:b/>
                </w:rPr>
                <w:t>Unit</w:t>
              </w:r>
            </w:ins>
          </w:p>
        </w:tc>
        <w:tc>
          <w:tcPr>
            <w:tcW w:w="671" w:type="pct"/>
            <w:tcBorders>
              <w:top w:val="single" w:sz="4" w:space="0" w:color="auto"/>
              <w:left w:val="single" w:sz="4" w:space="0" w:color="auto"/>
              <w:bottom w:val="nil"/>
              <w:right w:val="single" w:sz="4" w:space="0" w:color="auto"/>
            </w:tcBorders>
            <w:hideMark/>
          </w:tcPr>
          <w:p w14:paraId="646ED14D" w14:textId="77777777" w:rsidR="00D17706" w:rsidRPr="00B33B44" w:rsidRDefault="00D17706" w:rsidP="004C3543">
            <w:pPr>
              <w:rPr>
                <w:ins w:id="43" w:author="Author"/>
                <w:b/>
              </w:rPr>
            </w:pPr>
            <w:ins w:id="44" w:author="Author">
              <w:r w:rsidRPr="00B33B44">
                <w:rPr>
                  <w:b/>
                </w:rPr>
                <w:t>Test configuration</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A606B0A" w14:textId="77777777" w:rsidR="00D17706" w:rsidRPr="00B33B44" w:rsidRDefault="00D17706" w:rsidP="004C3543">
            <w:pPr>
              <w:rPr>
                <w:ins w:id="45" w:author="Author"/>
                <w:b/>
              </w:rPr>
            </w:pPr>
            <w:ins w:id="46" w:author="Author">
              <w:r w:rsidRPr="00B33B44">
                <w:rPr>
                  <w:b/>
                </w:rPr>
                <w:t>Value</w:t>
              </w:r>
            </w:ins>
          </w:p>
        </w:tc>
        <w:tc>
          <w:tcPr>
            <w:tcW w:w="1608" w:type="pct"/>
            <w:tcBorders>
              <w:top w:val="single" w:sz="4" w:space="0" w:color="auto"/>
              <w:left w:val="single" w:sz="4" w:space="0" w:color="auto"/>
              <w:bottom w:val="nil"/>
              <w:right w:val="single" w:sz="4" w:space="0" w:color="auto"/>
            </w:tcBorders>
            <w:hideMark/>
          </w:tcPr>
          <w:p w14:paraId="2FF71FF9" w14:textId="77777777" w:rsidR="00D17706" w:rsidRPr="00B33B44" w:rsidRDefault="00D17706" w:rsidP="004C3543">
            <w:pPr>
              <w:rPr>
                <w:ins w:id="47" w:author="Author"/>
                <w:b/>
              </w:rPr>
            </w:pPr>
            <w:ins w:id="48" w:author="Author">
              <w:r w:rsidRPr="00B33B44">
                <w:rPr>
                  <w:b/>
                </w:rPr>
                <w:t>Comment</w:t>
              </w:r>
            </w:ins>
          </w:p>
        </w:tc>
      </w:tr>
      <w:tr w:rsidR="00D17706" w:rsidRPr="00B33B44" w14:paraId="48DC2265" w14:textId="77777777" w:rsidTr="004C3543">
        <w:trPr>
          <w:cantSplit/>
          <w:jc w:val="center"/>
          <w:ins w:id="49" w:author="Author"/>
        </w:trPr>
        <w:tc>
          <w:tcPr>
            <w:tcW w:w="1106" w:type="pct"/>
            <w:tcBorders>
              <w:top w:val="single" w:sz="4" w:space="0" w:color="auto"/>
              <w:left w:val="single" w:sz="4" w:space="0" w:color="auto"/>
              <w:bottom w:val="single" w:sz="4" w:space="0" w:color="auto"/>
              <w:right w:val="single" w:sz="4" w:space="0" w:color="auto"/>
            </w:tcBorders>
            <w:hideMark/>
          </w:tcPr>
          <w:p w14:paraId="26F6F6A2" w14:textId="77777777" w:rsidR="00D17706" w:rsidRPr="00B33B44" w:rsidRDefault="00D17706" w:rsidP="004C3543">
            <w:pPr>
              <w:rPr>
                <w:ins w:id="50" w:author="Author"/>
              </w:rPr>
            </w:pPr>
            <w:ins w:id="51" w:author="Author">
              <w:r w:rsidRPr="00B33B44">
                <w:t>NR RF Channel Number</w:t>
              </w:r>
            </w:ins>
          </w:p>
        </w:tc>
        <w:tc>
          <w:tcPr>
            <w:tcW w:w="308" w:type="pct"/>
            <w:tcBorders>
              <w:top w:val="single" w:sz="4" w:space="0" w:color="auto"/>
              <w:left w:val="single" w:sz="4" w:space="0" w:color="auto"/>
              <w:bottom w:val="single" w:sz="4" w:space="0" w:color="auto"/>
              <w:right w:val="single" w:sz="4" w:space="0" w:color="auto"/>
            </w:tcBorders>
          </w:tcPr>
          <w:p w14:paraId="6B606BA8" w14:textId="77777777" w:rsidR="00D17706" w:rsidRPr="00B33B44" w:rsidRDefault="00D17706" w:rsidP="004C3543">
            <w:pPr>
              <w:rPr>
                <w:ins w:id="52" w:author="Author"/>
              </w:rPr>
            </w:pPr>
          </w:p>
        </w:tc>
        <w:tc>
          <w:tcPr>
            <w:tcW w:w="671" w:type="pct"/>
            <w:tcBorders>
              <w:top w:val="single" w:sz="4" w:space="0" w:color="auto"/>
              <w:left w:val="single" w:sz="4" w:space="0" w:color="auto"/>
              <w:bottom w:val="single" w:sz="4" w:space="0" w:color="auto"/>
              <w:right w:val="single" w:sz="4" w:space="0" w:color="auto"/>
            </w:tcBorders>
            <w:hideMark/>
          </w:tcPr>
          <w:p w14:paraId="6D0EFED2" w14:textId="77777777" w:rsidR="00D17706" w:rsidRPr="00B33B44" w:rsidRDefault="00D17706" w:rsidP="004C3543">
            <w:pPr>
              <w:rPr>
                <w:ins w:id="53" w:author="Author"/>
              </w:rPr>
            </w:pPr>
            <w:ins w:id="54"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352A29E" w14:textId="77777777" w:rsidR="00D17706" w:rsidRPr="00B33B44" w:rsidRDefault="00D17706" w:rsidP="004C3543">
            <w:pPr>
              <w:rPr>
                <w:ins w:id="55" w:author="Author"/>
                <w:bCs/>
              </w:rPr>
            </w:pPr>
            <w:ins w:id="56" w:author="Author">
              <w:r w:rsidRPr="00B33B44">
                <w:rPr>
                  <w:bCs/>
                </w:rPr>
                <w:t>1, 2</w:t>
              </w:r>
            </w:ins>
          </w:p>
        </w:tc>
        <w:tc>
          <w:tcPr>
            <w:tcW w:w="1608" w:type="pct"/>
            <w:tcBorders>
              <w:top w:val="single" w:sz="4" w:space="0" w:color="auto"/>
              <w:left w:val="single" w:sz="4" w:space="0" w:color="auto"/>
              <w:bottom w:val="single" w:sz="4" w:space="0" w:color="auto"/>
              <w:right w:val="single" w:sz="4" w:space="0" w:color="auto"/>
            </w:tcBorders>
          </w:tcPr>
          <w:p w14:paraId="443569A1" w14:textId="77777777" w:rsidR="00D17706" w:rsidRPr="00B33B44" w:rsidRDefault="00D17706" w:rsidP="004C3543">
            <w:pPr>
              <w:rPr>
                <w:ins w:id="57" w:author="Author"/>
                <w:bCs/>
              </w:rPr>
            </w:pPr>
            <w:ins w:id="58" w:author="Author">
              <w:r w:rsidRPr="00B33B44">
                <w:rPr>
                  <w:bCs/>
                </w:rPr>
                <w:t>Two FR1 NR carrier frequencies is used.</w:t>
              </w:r>
            </w:ins>
          </w:p>
          <w:p w14:paraId="5022246C" w14:textId="77777777" w:rsidR="00D17706" w:rsidRPr="00B33B44" w:rsidRDefault="00D17706" w:rsidP="004C3543">
            <w:pPr>
              <w:rPr>
                <w:ins w:id="59" w:author="Author"/>
                <w:bCs/>
              </w:rPr>
            </w:pPr>
          </w:p>
        </w:tc>
      </w:tr>
      <w:tr w:rsidR="00D17706" w:rsidRPr="00B33B44" w14:paraId="029759E3" w14:textId="77777777" w:rsidTr="004C3543">
        <w:trPr>
          <w:cantSplit/>
          <w:jc w:val="center"/>
          <w:ins w:id="60" w:author="Author"/>
        </w:trPr>
        <w:tc>
          <w:tcPr>
            <w:tcW w:w="1106" w:type="pct"/>
            <w:tcBorders>
              <w:top w:val="single" w:sz="4" w:space="0" w:color="auto"/>
              <w:left w:val="single" w:sz="4" w:space="0" w:color="auto"/>
              <w:bottom w:val="single" w:sz="4" w:space="0" w:color="auto"/>
              <w:right w:val="single" w:sz="4" w:space="0" w:color="auto"/>
            </w:tcBorders>
            <w:hideMark/>
          </w:tcPr>
          <w:p w14:paraId="40204A64" w14:textId="77777777" w:rsidR="00D17706" w:rsidRPr="00B33B44" w:rsidRDefault="00D17706" w:rsidP="004C3543">
            <w:pPr>
              <w:rPr>
                <w:ins w:id="61" w:author="Author"/>
              </w:rPr>
            </w:pPr>
            <w:ins w:id="62" w:author="Author">
              <w:r w:rsidRPr="00B33B44">
                <w:t>Active cell</w:t>
              </w:r>
            </w:ins>
          </w:p>
        </w:tc>
        <w:tc>
          <w:tcPr>
            <w:tcW w:w="308" w:type="pct"/>
            <w:tcBorders>
              <w:top w:val="single" w:sz="4" w:space="0" w:color="auto"/>
              <w:left w:val="single" w:sz="4" w:space="0" w:color="auto"/>
              <w:bottom w:val="single" w:sz="4" w:space="0" w:color="auto"/>
              <w:right w:val="single" w:sz="4" w:space="0" w:color="auto"/>
            </w:tcBorders>
          </w:tcPr>
          <w:p w14:paraId="31D2C608" w14:textId="77777777" w:rsidR="00D17706" w:rsidRPr="00B33B44" w:rsidRDefault="00D17706" w:rsidP="004C3543">
            <w:pPr>
              <w:rPr>
                <w:ins w:id="63" w:author="Author"/>
              </w:rPr>
            </w:pPr>
          </w:p>
        </w:tc>
        <w:tc>
          <w:tcPr>
            <w:tcW w:w="671" w:type="pct"/>
            <w:tcBorders>
              <w:top w:val="single" w:sz="4" w:space="0" w:color="auto"/>
              <w:left w:val="single" w:sz="4" w:space="0" w:color="auto"/>
              <w:bottom w:val="single" w:sz="4" w:space="0" w:color="auto"/>
              <w:right w:val="single" w:sz="4" w:space="0" w:color="auto"/>
            </w:tcBorders>
            <w:hideMark/>
          </w:tcPr>
          <w:p w14:paraId="7E03E35D" w14:textId="77777777" w:rsidR="00D17706" w:rsidRPr="00B33B44" w:rsidRDefault="00D17706" w:rsidP="004C3543">
            <w:pPr>
              <w:rPr>
                <w:ins w:id="64" w:author="Author"/>
              </w:rPr>
            </w:pPr>
            <w:ins w:id="65"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6366B68" w14:textId="77777777" w:rsidR="00D17706" w:rsidRPr="00B33B44" w:rsidRDefault="00D17706" w:rsidP="004C3543">
            <w:pPr>
              <w:rPr>
                <w:ins w:id="66" w:author="Author"/>
              </w:rPr>
            </w:pPr>
            <w:ins w:id="67" w:author="Author">
              <w:r w:rsidRPr="00B33B44">
                <w:t>NR Cell 1 (</w:t>
              </w:r>
              <w:proofErr w:type="spellStart"/>
              <w:r w:rsidRPr="00B33B44">
                <w:t>Pcell</w:t>
              </w:r>
              <w:proofErr w:type="spellEnd"/>
              <w:r w:rsidRPr="00B33B44">
                <w:t>)</w:t>
              </w:r>
            </w:ins>
          </w:p>
        </w:tc>
        <w:tc>
          <w:tcPr>
            <w:tcW w:w="1608" w:type="pct"/>
            <w:tcBorders>
              <w:top w:val="single" w:sz="4" w:space="0" w:color="auto"/>
              <w:left w:val="single" w:sz="4" w:space="0" w:color="auto"/>
              <w:bottom w:val="single" w:sz="4" w:space="0" w:color="auto"/>
              <w:right w:val="single" w:sz="4" w:space="0" w:color="auto"/>
            </w:tcBorders>
            <w:hideMark/>
          </w:tcPr>
          <w:p w14:paraId="20C3621B" w14:textId="77777777" w:rsidR="00D17706" w:rsidRPr="00B33B44" w:rsidRDefault="00D17706" w:rsidP="004C3543">
            <w:pPr>
              <w:rPr>
                <w:ins w:id="68" w:author="Author"/>
              </w:rPr>
            </w:pPr>
            <w:ins w:id="69" w:author="Author">
              <w:r w:rsidRPr="00B33B44">
                <w:t>NR Cell 1 is on NR RF channel number 1.</w:t>
              </w:r>
            </w:ins>
          </w:p>
        </w:tc>
      </w:tr>
      <w:tr w:rsidR="00D17706" w:rsidRPr="00B33B44" w14:paraId="7E9DF301" w14:textId="77777777" w:rsidTr="004C3543">
        <w:trPr>
          <w:cantSplit/>
          <w:jc w:val="center"/>
          <w:ins w:id="70" w:author="Author"/>
        </w:trPr>
        <w:tc>
          <w:tcPr>
            <w:tcW w:w="1106" w:type="pct"/>
            <w:tcBorders>
              <w:top w:val="single" w:sz="4" w:space="0" w:color="auto"/>
              <w:left w:val="single" w:sz="4" w:space="0" w:color="auto"/>
              <w:bottom w:val="single" w:sz="4" w:space="0" w:color="auto"/>
              <w:right w:val="single" w:sz="4" w:space="0" w:color="auto"/>
            </w:tcBorders>
            <w:hideMark/>
          </w:tcPr>
          <w:p w14:paraId="03601629" w14:textId="77777777" w:rsidR="00D17706" w:rsidRPr="00B33B44" w:rsidRDefault="00D17706" w:rsidP="004C3543">
            <w:pPr>
              <w:rPr>
                <w:ins w:id="71" w:author="Author"/>
              </w:rPr>
            </w:pPr>
            <w:ins w:id="72" w:author="Author">
              <w:r w:rsidRPr="00B33B44">
                <w:t>Neighbour cell</w:t>
              </w:r>
            </w:ins>
          </w:p>
        </w:tc>
        <w:tc>
          <w:tcPr>
            <w:tcW w:w="308" w:type="pct"/>
            <w:tcBorders>
              <w:top w:val="single" w:sz="4" w:space="0" w:color="auto"/>
              <w:left w:val="single" w:sz="4" w:space="0" w:color="auto"/>
              <w:bottom w:val="single" w:sz="4" w:space="0" w:color="auto"/>
              <w:right w:val="single" w:sz="4" w:space="0" w:color="auto"/>
            </w:tcBorders>
          </w:tcPr>
          <w:p w14:paraId="183EDB52" w14:textId="77777777" w:rsidR="00D17706" w:rsidRPr="00B33B44" w:rsidRDefault="00D17706" w:rsidP="004C3543">
            <w:pPr>
              <w:rPr>
                <w:ins w:id="73" w:author="Author"/>
              </w:rPr>
            </w:pPr>
          </w:p>
        </w:tc>
        <w:tc>
          <w:tcPr>
            <w:tcW w:w="671" w:type="pct"/>
            <w:tcBorders>
              <w:top w:val="single" w:sz="4" w:space="0" w:color="auto"/>
              <w:left w:val="single" w:sz="4" w:space="0" w:color="auto"/>
              <w:bottom w:val="single" w:sz="4" w:space="0" w:color="auto"/>
              <w:right w:val="single" w:sz="4" w:space="0" w:color="auto"/>
            </w:tcBorders>
            <w:hideMark/>
          </w:tcPr>
          <w:p w14:paraId="3E709AA4" w14:textId="77777777" w:rsidR="00D17706" w:rsidRPr="00B33B44" w:rsidRDefault="00D17706" w:rsidP="004C3543">
            <w:pPr>
              <w:rPr>
                <w:ins w:id="74" w:author="Author"/>
              </w:rPr>
            </w:pPr>
            <w:ins w:id="75"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00E96993" w14:textId="77777777" w:rsidR="00D17706" w:rsidRPr="00B33B44" w:rsidRDefault="00D17706" w:rsidP="004C3543">
            <w:pPr>
              <w:rPr>
                <w:ins w:id="76" w:author="Author"/>
              </w:rPr>
            </w:pPr>
            <w:ins w:id="77" w:author="Author">
              <w:r w:rsidRPr="00B33B44">
                <w:t>NR Cell 2</w:t>
              </w:r>
            </w:ins>
          </w:p>
        </w:tc>
        <w:tc>
          <w:tcPr>
            <w:tcW w:w="1608" w:type="pct"/>
            <w:tcBorders>
              <w:top w:val="single" w:sz="4" w:space="0" w:color="auto"/>
              <w:left w:val="single" w:sz="4" w:space="0" w:color="auto"/>
              <w:bottom w:val="single" w:sz="4" w:space="0" w:color="auto"/>
              <w:right w:val="single" w:sz="4" w:space="0" w:color="auto"/>
            </w:tcBorders>
            <w:hideMark/>
          </w:tcPr>
          <w:p w14:paraId="1583DC0F" w14:textId="77777777" w:rsidR="00D17706" w:rsidRPr="00B33B44" w:rsidRDefault="00D17706" w:rsidP="004C3543">
            <w:pPr>
              <w:rPr>
                <w:ins w:id="78" w:author="Author"/>
              </w:rPr>
            </w:pPr>
            <w:ins w:id="79" w:author="Author">
              <w:r w:rsidRPr="00B33B44">
                <w:t>NR Cell 2 is on NR RF channel number 2.</w:t>
              </w:r>
            </w:ins>
          </w:p>
        </w:tc>
      </w:tr>
      <w:tr w:rsidR="00D17706" w:rsidRPr="00B33B44" w14:paraId="65C1BA24" w14:textId="77777777" w:rsidTr="004C3543">
        <w:trPr>
          <w:cantSplit/>
          <w:jc w:val="center"/>
          <w:ins w:id="80" w:author="Author"/>
        </w:trPr>
        <w:tc>
          <w:tcPr>
            <w:tcW w:w="1106" w:type="pct"/>
            <w:tcBorders>
              <w:top w:val="single" w:sz="4" w:space="0" w:color="auto"/>
              <w:left w:val="single" w:sz="4" w:space="0" w:color="auto"/>
              <w:bottom w:val="single" w:sz="4" w:space="0" w:color="auto"/>
              <w:right w:val="single" w:sz="4" w:space="0" w:color="auto"/>
            </w:tcBorders>
            <w:hideMark/>
          </w:tcPr>
          <w:p w14:paraId="0C80649D" w14:textId="77777777" w:rsidR="00D17706" w:rsidRPr="00B33B44" w:rsidRDefault="00D17706" w:rsidP="004C3543">
            <w:pPr>
              <w:rPr>
                <w:ins w:id="81" w:author="Author"/>
              </w:rPr>
            </w:pPr>
            <w:ins w:id="82" w:author="Author">
              <w:r w:rsidRPr="00B33B44">
                <w:t>Gap Pattern Id</w:t>
              </w:r>
            </w:ins>
          </w:p>
        </w:tc>
        <w:tc>
          <w:tcPr>
            <w:tcW w:w="308" w:type="pct"/>
            <w:tcBorders>
              <w:top w:val="single" w:sz="4" w:space="0" w:color="auto"/>
              <w:left w:val="single" w:sz="4" w:space="0" w:color="auto"/>
              <w:bottom w:val="single" w:sz="4" w:space="0" w:color="auto"/>
              <w:right w:val="single" w:sz="4" w:space="0" w:color="auto"/>
            </w:tcBorders>
          </w:tcPr>
          <w:p w14:paraId="34A0A4D7" w14:textId="77777777" w:rsidR="00D17706" w:rsidRPr="00B33B44" w:rsidRDefault="00D17706" w:rsidP="004C3543">
            <w:pPr>
              <w:rPr>
                <w:ins w:id="83" w:author="Author"/>
              </w:rPr>
            </w:pPr>
          </w:p>
        </w:tc>
        <w:tc>
          <w:tcPr>
            <w:tcW w:w="671" w:type="pct"/>
            <w:tcBorders>
              <w:top w:val="single" w:sz="4" w:space="0" w:color="auto"/>
              <w:left w:val="single" w:sz="4" w:space="0" w:color="auto"/>
              <w:bottom w:val="single" w:sz="4" w:space="0" w:color="auto"/>
              <w:right w:val="single" w:sz="4" w:space="0" w:color="auto"/>
            </w:tcBorders>
            <w:hideMark/>
          </w:tcPr>
          <w:p w14:paraId="11E0A2BA" w14:textId="77777777" w:rsidR="00D17706" w:rsidRPr="00B33B44" w:rsidRDefault="00D17706" w:rsidP="004C3543">
            <w:pPr>
              <w:rPr>
                <w:ins w:id="84" w:author="Author"/>
              </w:rPr>
            </w:pPr>
            <w:ins w:id="85"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71CF6C25" w14:textId="77777777" w:rsidR="00D17706" w:rsidRPr="00B33B44" w:rsidRDefault="00D17706" w:rsidP="004C3543">
            <w:pPr>
              <w:rPr>
                <w:ins w:id="86" w:author="Author"/>
              </w:rPr>
            </w:pPr>
            <w:ins w:id="87"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3D74B895" w14:textId="77777777" w:rsidR="00D17706" w:rsidRPr="00B33B44" w:rsidRDefault="00D17706" w:rsidP="004C3543">
            <w:pPr>
              <w:rPr>
                <w:ins w:id="88" w:author="Author"/>
              </w:rPr>
            </w:pPr>
            <w:ins w:id="89" w:author="Author">
              <w:r w:rsidRPr="00B33B44">
                <w:t>As specified in clause 9.1.2-1.</w:t>
              </w:r>
            </w:ins>
          </w:p>
          <w:p w14:paraId="41DA10C2" w14:textId="77777777" w:rsidR="00D17706" w:rsidRPr="00B33B44" w:rsidRDefault="00D17706" w:rsidP="004C3543">
            <w:pPr>
              <w:rPr>
                <w:ins w:id="90" w:author="Author"/>
              </w:rPr>
            </w:pPr>
          </w:p>
        </w:tc>
      </w:tr>
      <w:tr w:rsidR="00D17706" w:rsidRPr="00B33B44" w14:paraId="757B77AC" w14:textId="77777777" w:rsidTr="004C3543">
        <w:trPr>
          <w:cantSplit/>
          <w:jc w:val="center"/>
          <w:ins w:id="91" w:author="Author"/>
        </w:trPr>
        <w:tc>
          <w:tcPr>
            <w:tcW w:w="1106" w:type="pct"/>
            <w:tcBorders>
              <w:top w:val="single" w:sz="4" w:space="0" w:color="auto"/>
              <w:left w:val="single" w:sz="4" w:space="0" w:color="auto"/>
              <w:bottom w:val="single" w:sz="4" w:space="0" w:color="auto"/>
              <w:right w:val="single" w:sz="4" w:space="0" w:color="auto"/>
            </w:tcBorders>
            <w:hideMark/>
          </w:tcPr>
          <w:p w14:paraId="540EE4D9" w14:textId="77777777" w:rsidR="00D17706" w:rsidRPr="00B33B44" w:rsidRDefault="00D17706" w:rsidP="004C3543">
            <w:pPr>
              <w:rPr>
                <w:ins w:id="92" w:author="Author"/>
              </w:rPr>
            </w:pPr>
            <w:ins w:id="93" w:author="Author">
              <w:r w:rsidRPr="00B33B44">
                <w:t>Measurement gap offset</w:t>
              </w:r>
            </w:ins>
          </w:p>
        </w:tc>
        <w:tc>
          <w:tcPr>
            <w:tcW w:w="308" w:type="pct"/>
            <w:tcBorders>
              <w:top w:val="single" w:sz="4" w:space="0" w:color="auto"/>
              <w:left w:val="single" w:sz="4" w:space="0" w:color="auto"/>
              <w:bottom w:val="single" w:sz="4" w:space="0" w:color="auto"/>
              <w:right w:val="single" w:sz="4" w:space="0" w:color="auto"/>
            </w:tcBorders>
          </w:tcPr>
          <w:p w14:paraId="5A6E36A4" w14:textId="77777777" w:rsidR="00D17706" w:rsidRPr="00B33B44" w:rsidRDefault="00D17706" w:rsidP="004C3543">
            <w:pPr>
              <w:rPr>
                <w:ins w:id="94" w:author="Author"/>
              </w:rPr>
            </w:pPr>
          </w:p>
        </w:tc>
        <w:tc>
          <w:tcPr>
            <w:tcW w:w="671" w:type="pct"/>
            <w:tcBorders>
              <w:top w:val="single" w:sz="4" w:space="0" w:color="auto"/>
              <w:left w:val="single" w:sz="4" w:space="0" w:color="auto"/>
              <w:bottom w:val="single" w:sz="4" w:space="0" w:color="auto"/>
              <w:right w:val="single" w:sz="4" w:space="0" w:color="auto"/>
            </w:tcBorders>
            <w:hideMark/>
          </w:tcPr>
          <w:p w14:paraId="51331B4D" w14:textId="77777777" w:rsidR="00D17706" w:rsidRPr="00B33B44" w:rsidRDefault="00D17706" w:rsidP="004C3543">
            <w:pPr>
              <w:rPr>
                <w:ins w:id="95" w:author="Author"/>
              </w:rPr>
            </w:pPr>
            <w:ins w:id="9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0AB3E21" w14:textId="77777777" w:rsidR="00D17706" w:rsidRPr="00B33B44" w:rsidRDefault="00D17706" w:rsidP="004C3543">
            <w:pPr>
              <w:rPr>
                <w:ins w:id="97" w:author="Author"/>
              </w:rPr>
            </w:pPr>
            <w:ins w:id="98" w:author="Author">
              <w:r w:rsidRPr="00B33B44">
                <w:t>9</w:t>
              </w:r>
            </w:ins>
          </w:p>
        </w:tc>
        <w:tc>
          <w:tcPr>
            <w:tcW w:w="1608" w:type="pct"/>
            <w:tcBorders>
              <w:top w:val="single" w:sz="4" w:space="0" w:color="auto"/>
              <w:left w:val="single" w:sz="4" w:space="0" w:color="auto"/>
              <w:bottom w:val="single" w:sz="4" w:space="0" w:color="auto"/>
              <w:right w:val="single" w:sz="4" w:space="0" w:color="auto"/>
            </w:tcBorders>
          </w:tcPr>
          <w:p w14:paraId="347B33B5" w14:textId="77777777" w:rsidR="00D17706" w:rsidRPr="00B33B44" w:rsidRDefault="00D17706" w:rsidP="004C3543">
            <w:pPr>
              <w:rPr>
                <w:ins w:id="99" w:author="Author"/>
              </w:rPr>
            </w:pPr>
          </w:p>
        </w:tc>
      </w:tr>
      <w:tr w:rsidR="00D17706" w:rsidRPr="00B33B44" w14:paraId="3C519C14" w14:textId="77777777" w:rsidTr="004C3543">
        <w:trPr>
          <w:cantSplit/>
          <w:jc w:val="center"/>
          <w:ins w:id="100" w:author="Author"/>
        </w:trPr>
        <w:tc>
          <w:tcPr>
            <w:tcW w:w="1106" w:type="pct"/>
            <w:tcBorders>
              <w:top w:val="single" w:sz="4" w:space="0" w:color="auto"/>
              <w:left w:val="single" w:sz="4" w:space="0" w:color="auto"/>
              <w:bottom w:val="single" w:sz="4" w:space="0" w:color="auto"/>
              <w:right w:val="single" w:sz="4" w:space="0" w:color="auto"/>
            </w:tcBorders>
            <w:hideMark/>
          </w:tcPr>
          <w:p w14:paraId="1CAB0848" w14:textId="77777777" w:rsidR="00D17706" w:rsidRPr="00B33B44" w:rsidRDefault="00D17706" w:rsidP="004C3543">
            <w:pPr>
              <w:rPr>
                <w:ins w:id="101" w:author="Author"/>
              </w:rPr>
            </w:pPr>
            <w:ins w:id="102" w:author="Author">
              <w:r w:rsidRPr="00B33B44">
                <w:t>A3-Offset</w:t>
              </w:r>
            </w:ins>
          </w:p>
        </w:tc>
        <w:tc>
          <w:tcPr>
            <w:tcW w:w="308" w:type="pct"/>
            <w:tcBorders>
              <w:top w:val="single" w:sz="4" w:space="0" w:color="auto"/>
              <w:left w:val="single" w:sz="4" w:space="0" w:color="auto"/>
              <w:bottom w:val="single" w:sz="4" w:space="0" w:color="auto"/>
              <w:right w:val="single" w:sz="4" w:space="0" w:color="auto"/>
            </w:tcBorders>
            <w:hideMark/>
          </w:tcPr>
          <w:p w14:paraId="6869834D" w14:textId="77777777" w:rsidR="00D17706" w:rsidRPr="00B33B44" w:rsidRDefault="00D17706" w:rsidP="004C3543">
            <w:pPr>
              <w:rPr>
                <w:ins w:id="103" w:author="Author"/>
              </w:rPr>
            </w:pPr>
            <w:ins w:id="104"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32DF1650" w14:textId="77777777" w:rsidR="00D17706" w:rsidRPr="00B33B44" w:rsidRDefault="00D17706" w:rsidP="004C3543">
            <w:pPr>
              <w:rPr>
                <w:ins w:id="105" w:author="Author"/>
              </w:rPr>
            </w:pPr>
            <w:ins w:id="10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367BFC6" w14:textId="77777777" w:rsidR="00D17706" w:rsidRPr="00B33B44" w:rsidRDefault="00D17706" w:rsidP="004C3543">
            <w:pPr>
              <w:rPr>
                <w:ins w:id="107" w:author="Author"/>
              </w:rPr>
            </w:pPr>
            <w:ins w:id="108" w:author="Author">
              <w:r w:rsidRPr="00B33B44">
                <w:t>-6</w:t>
              </w:r>
            </w:ins>
          </w:p>
        </w:tc>
        <w:tc>
          <w:tcPr>
            <w:tcW w:w="1608" w:type="pct"/>
            <w:tcBorders>
              <w:top w:val="single" w:sz="4" w:space="0" w:color="auto"/>
              <w:left w:val="single" w:sz="4" w:space="0" w:color="auto"/>
              <w:bottom w:val="single" w:sz="4" w:space="0" w:color="auto"/>
              <w:right w:val="single" w:sz="4" w:space="0" w:color="auto"/>
            </w:tcBorders>
          </w:tcPr>
          <w:p w14:paraId="2E34D810" w14:textId="77777777" w:rsidR="00D17706" w:rsidRPr="00B33B44" w:rsidRDefault="00D17706" w:rsidP="004C3543">
            <w:pPr>
              <w:rPr>
                <w:ins w:id="109" w:author="Author"/>
              </w:rPr>
            </w:pPr>
          </w:p>
        </w:tc>
      </w:tr>
      <w:tr w:rsidR="00D17706" w:rsidRPr="00B33B44" w14:paraId="04F46EB8" w14:textId="77777777" w:rsidTr="004C3543">
        <w:trPr>
          <w:cantSplit/>
          <w:jc w:val="center"/>
          <w:ins w:id="110" w:author="Author"/>
        </w:trPr>
        <w:tc>
          <w:tcPr>
            <w:tcW w:w="1106" w:type="pct"/>
            <w:tcBorders>
              <w:top w:val="single" w:sz="4" w:space="0" w:color="auto"/>
              <w:left w:val="single" w:sz="4" w:space="0" w:color="auto"/>
              <w:bottom w:val="single" w:sz="4" w:space="0" w:color="auto"/>
              <w:right w:val="single" w:sz="4" w:space="0" w:color="auto"/>
            </w:tcBorders>
            <w:hideMark/>
          </w:tcPr>
          <w:p w14:paraId="21DD82EF" w14:textId="77777777" w:rsidR="00D17706" w:rsidRPr="00B33B44" w:rsidRDefault="00D17706" w:rsidP="004C3543">
            <w:pPr>
              <w:rPr>
                <w:ins w:id="111" w:author="Author"/>
              </w:rPr>
            </w:pPr>
            <w:ins w:id="112" w:author="Author">
              <w:r w:rsidRPr="00B33B44">
                <w:t>Hysteresis</w:t>
              </w:r>
            </w:ins>
          </w:p>
        </w:tc>
        <w:tc>
          <w:tcPr>
            <w:tcW w:w="308" w:type="pct"/>
            <w:tcBorders>
              <w:top w:val="single" w:sz="4" w:space="0" w:color="auto"/>
              <w:left w:val="single" w:sz="4" w:space="0" w:color="auto"/>
              <w:bottom w:val="single" w:sz="4" w:space="0" w:color="auto"/>
              <w:right w:val="single" w:sz="4" w:space="0" w:color="auto"/>
            </w:tcBorders>
            <w:hideMark/>
          </w:tcPr>
          <w:p w14:paraId="49F4D23B" w14:textId="77777777" w:rsidR="00D17706" w:rsidRPr="00B33B44" w:rsidRDefault="00D17706" w:rsidP="004C3543">
            <w:pPr>
              <w:rPr>
                <w:ins w:id="113" w:author="Author"/>
              </w:rPr>
            </w:pPr>
            <w:ins w:id="114" w:author="Author">
              <w:r w:rsidRPr="00B33B44">
                <w:t>dB</w:t>
              </w:r>
            </w:ins>
          </w:p>
        </w:tc>
        <w:tc>
          <w:tcPr>
            <w:tcW w:w="671" w:type="pct"/>
            <w:tcBorders>
              <w:top w:val="single" w:sz="4" w:space="0" w:color="auto"/>
              <w:left w:val="single" w:sz="4" w:space="0" w:color="auto"/>
              <w:bottom w:val="single" w:sz="4" w:space="0" w:color="auto"/>
              <w:right w:val="single" w:sz="4" w:space="0" w:color="auto"/>
            </w:tcBorders>
            <w:hideMark/>
          </w:tcPr>
          <w:p w14:paraId="5031FF3E" w14:textId="77777777" w:rsidR="00D17706" w:rsidRPr="00B33B44" w:rsidRDefault="00D17706" w:rsidP="004C3543">
            <w:pPr>
              <w:rPr>
                <w:ins w:id="115" w:author="Author"/>
              </w:rPr>
            </w:pPr>
            <w:ins w:id="11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2919D740" w14:textId="77777777" w:rsidR="00D17706" w:rsidRPr="00B33B44" w:rsidRDefault="00D17706" w:rsidP="004C3543">
            <w:pPr>
              <w:rPr>
                <w:ins w:id="117" w:author="Author"/>
              </w:rPr>
            </w:pPr>
            <w:ins w:id="118"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5F63710A" w14:textId="77777777" w:rsidR="00D17706" w:rsidRPr="00B33B44" w:rsidRDefault="00D17706" w:rsidP="004C3543">
            <w:pPr>
              <w:rPr>
                <w:ins w:id="119" w:author="Author"/>
              </w:rPr>
            </w:pPr>
          </w:p>
        </w:tc>
      </w:tr>
      <w:tr w:rsidR="00D17706" w:rsidRPr="00B33B44" w14:paraId="46BDCAEC" w14:textId="77777777" w:rsidTr="004C3543">
        <w:trPr>
          <w:cantSplit/>
          <w:jc w:val="center"/>
          <w:ins w:id="120" w:author="Author"/>
        </w:trPr>
        <w:tc>
          <w:tcPr>
            <w:tcW w:w="1106" w:type="pct"/>
            <w:tcBorders>
              <w:top w:val="single" w:sz="4" w:space="0" w:color="auto"/>
              <w:left w:val="single" w:sz="4" w:space="0" w:color="auto"/>
              <w:bottom w:val="single" w:sz="4" w:space="0" w:color="auto"/>
              <w:right w:val="single" w:sz="4" w:space="0" w:color="auto"/>
            </w:tcBorders>
            <w:hideMark/>
          </w:tcPr>
          <w:p w14:paraId="30483368" w14:textId="77777777" w:rsidR="00D17706" w:rsidRPr="00B33B44" w:rsidRDefault="00D17706" w:rsidP="004C3543">
            <w:pPr>
              <w:rPr>
                <w:ins w:id="121" w:author="Author"/>
              </w:rPr>
            </w:pPr>
            <w:ins w:id="122" w:author="Author">
              <w:r w:rsidRPr="00B33B44">
                <w:t>CP length</w:t>
              </w:r>
            </w:ins>
          </w:p>
        </w:tc>
        <w:tc>
          <w:tcPr>
            <w:tcW w:w="308" w:type="pct"/>
            <w:tcBorders>
              <w:top w:val="single" w:sz="4" w:space="0" w:color="auto"/>
              <w:left w:val="single" w:sz="4" w:space="0" w:color="auto"/>
              <w:bottom w:val="single" w:sz="4" w:space="0" w:color="auto"/>
              <w:right w:val="single" w:sz="4" w:space="0" w:color="auto"/>
            </w:tcBorders>
          </w:tcPr>
          <w:p w14:paraId="5CE8D6D9" w14:textId="77777777" w:rsidR="00D17706" w:rsidRPr="00B33B44" w:rsidRDefault="00D17706" w:rsidP="004C3543">
            <w:pPr>
              <w:rPr>
                <w:ins w:id="123" w:author="Author"/>
              </w:rPr>
            </w:pPr>
          </w:p>
        </w:tc>
        <w:tc>
          <w:tcPr>
            <w:tcW w:w="671" w:type="pct"/>
            <w:tcBorders>
              <w:top w:val="single" w:sz="4" w:space="0" w:color="auto"/>
              <w:left w:val="single" w:sz="4" w:space="0" w:color="auto"/>
              <w:bottom w:val="single" w:sz="4" w:space="0" w:color="auto"/>
              <w:right w:val="single" w:sz="4" w:space="0" w:color="auto"/>
            </w:tcBorders>
            <w:hideMark/>
          </w:tcPr>
          <w:p w14:paraId="6B873A44" w14:textId="77777777" w:rsidR="00D17706" w:rsidRPr="00B33B44" w:rsidRDefault="00D17706" w:rsidP="004C3543">
            <w:pPr>
              <w:rPr>
                <w:ins w:id="124" w:author="Author"/>
              </w:rPr>
            </w:pPr>
            <w:ins w:id="125"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3DD33113" w14:textId="77777777" w:rsidR="00D17706" w:rsidRPr="00B33B44" w:rsidRDefault="00D17706" w:rsidP="004C3543">
            <w:pPr>
              <w:rPr>
                <w:ins w:id="126" w:author="Author"/>
              </w:rPr>
            </w:pPr>
            <w:ins w:id="127" w:author="Author">
              <w:r w:rsidRPr="00B33B44">
                <w:t>Normal</w:t>
              </w:r>
            </w:ins>
          </w:p>
        </w:tc>
        <w:tc>
          <w:tcPr>
            <w:tcW w:w="1608" w:type="pct"/>
            <w:tcBorders>
              <w:top w:val="single" w:sz="4" w:space="0" w:color="auto"/>
              <w:left w:val="single" w:sz="4" w:space="0" w:color="auto"/>
              <w:bottom w:val="single" w:sz="4" w:space="0" w:color="auto"/>
              <w:right w:val="single" w:sz="4" w:space="0" w:color="auto"/>
            </w:tcBorders>
          </w:tcPr>
          <w:p w14:paraId="6A0E6ECE" w14:textId="77777777" w:rsidR="00D17706" w:rsidRPr="00B33B44" w:rsidRDefault="00D17706" w:rsidP="004C3543">
            <w:pPr>
              <w:rPr>
                <w:ins w:id="128" w:author="Author"/>
              </w:rPr>
            </w:pPr>
          </w:p>
        </w:tc>
      </w:tr>
      <w:tr w:rsidR="00D17706" w:rsidRPr="00B33B44" w14:paraId="164E41C7" w14:textId="77777777" w:rsidTr="004C3543">
        <w:trPr>
          <w:cantSplit/>
          <w:jc w:val="center"/>
          <w:ins w:id="129" w:author="Author"/>
        </w:trPr>
        <w:tc>
          <w:tcPr>
            <w:tcW w:w="1106" w:type="pct"/>
            <w:tcBorders>
              <w:top w:val="single" w:sz="4" w:space="0" w:color="auto"/>
              <w:left w:val="single" w:sz="4" w:space="0" w:color="auto"/>
              <w:bottom w:val="single" w:sz="4" w:space="0" w:color="auto"/>
              <w:right w:val="single" w:sz="4" w:space="0" w:color="auto"/>
            </w:tcBorders>
            <w:hideMark/>
          </w:tcPr>
          <w:p w14:paraId="7A1EA3C3" w14:textId="77777777" w:rsidR="00D17706" w:rsidRPr="00B33B44" w:rsidRDefault="00D17706" w:rsidP="004C3543">
            <w:pPr>
              <w:rPr>
                <w:ins w:id="130" w:author="Author"/>
              </w:rPr>
            </w:pPr>
            <w:proofErr w:type="spellStart"/>
            <w:ins w:id="131" w:author="Author">
              <w:r w:rsidRPr="00B33B44">
                <w:t>TimeToTrigger</w:t>
              </w:r>
              <w:proofErr w:type="spellEnd"/>
            </w:ins>
          </w:p>
        </w:tc>
        <w:tc>
          <w:tcPr>
            <w:tcW w:w="308" w:type="pct"/>
            <w:tcBorders>
              <w:top w:val="single" w:sz="4" w:space="0" w:color="auto"/>
              <w:left w:val="single" w:sz="4" w:space="0" w:color="auto"/>
              <w:bottom w:val="single" w:sz="4" w:space="0" w:color="auto"/>
              <w:right w:val="single" w:sz="4" w:space="0" w:color="auto"/>
            </w:tcBorders>
            <w:hideMark/>
          </w:tcPr>
          <w:p w14:paraId="047D5C7D" w14:textId="77777777" w:rsidR="00D17706" w:rsidRPr="00B33B44" w:rsidRDefault="00D17706" w:rsidP="004C3543">
            <w:pPr>
              <w:rPr>
                <w:ins w:id="132" w:author="Author"/>
              </w:rPr>
            </w:pPr>
            <w:ins w:id="133"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5851E992" w14:textId="77777777" w:rsidR="00D17706" w:rsidRPr="00B33B44" w:rsidRDefault="00D17706" w:rsidP="004C3543">
            <w:pPr>
              <w:rPr>
                <w:ins w:id="134" w:author="Author"/>
              </w:rPr>
            </w:pPr>
            <w:ins w:id="135"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597A6ECA" w14:textId="77777777" w:rsidR="00D17706" w:rsidRPr="00B33B44" w:rsidRDefault="00D17706" w:rsidP="004C3543">
            <w:pPr>
              <w:rPr>
                <w:ins w:id="136" w:author="Author"/>
              </w:rPr>
            </w:pPr>
            <w:ins w:id="137" w:author="Author">
              <w:r w:rsidRPr="00B33B44">
                <w:t>0</w:t>
              </w:r>
            </w:ins>
          </w:p>
        </w:tc>
        <w:tc>
          <w:tcPr>
            <w:tcW w:w="1608" w:type="pct"/>
            <w:tcBorders>
              <w:top w:val="single" w:sz="4" w:space="0" w:color="auto"/>
              <w:left w:val="single" w:sz="4" w:space="0" w:color="auto"/>
              <w:bottom w:val="single" w:sz="4" w:space="0" w:color="auto"/>
              <w:right w:val="single" w:sz="4" w:space="0" w:color="auto"/>
            </w:tcBorders>
          </w:tcPr>
          <w:p w14:paraId="48F912AD" w14:textId="77777777" w:rsidR="00D17706" w:rsidRPr="00B33B44" w:rsidRDefault="00D17706" w:rsidP="004C3543">
            <w:pPr>
              <w:rPr>
                <w:ins w:id="138" w:author="Author"/>
              </w:rPr>
            </w:pPr>
          </w:p>
        </w:tc>
      </w:tr>
      <w:tr w:rsidR="00D17706" w:rsidRPr="00B33B44" w14:paraId="79568AB1" w14:textId="77777777" w:rsidTr="004C3543">
        <w:trPr>
          <w:cantSplit/>
          <w:jc w:val="center"/>
          <w:ins w:id="139" w:author="Author"/>
        </w:trPr>
        <w:tc>
          <w:tcPr>
            <w:tcW w:w="1106" w:type="pct"/>
            <w:tcBorders>
              <w:top w:val="single" w:sz="4" w:space="0" w:color="auto"/>
              <w:left w:val="single" w:sz="4" w:space="0" w:color="auto"/>
              <w:bottom w:val="single" w:sz="4" w:space="0" w:color="auto"/>
              <w:right w:val="single" w:sz="4" w:space="0" w:color="auto"/>
            </w:tcBorders>
            <w:hideMark/>
          </w:tcPr>
          <w:p w14:paraId="533E3B58" w14:textId="77777777" w:rsidR="00D17706" w:rsidRPr="00B33B44" w:rsidRDefault="00D17706" w:rsidP="004C3543">
            <w:pPr>
              <w:rPr>
                <w:ins w:id="140" w:author="Author"/>
              </w:rPr>
            </w:pPr>
            <w:ins w:id="141" w:author="Author">
              <w:r w:rsidRPr="00B33B44">
                <w:t>Filter coefficient</w:t>
              </w:r>
            </w:ins>
          </w:p>
        </w:tc>
        <w:tc>
          <w:tcPr>
            <w:tcW w:w="308" w:type="pct"/>
            <w:tcBorders>
              <w:top w:val="single" w:sz="4" w:space="0" w:color="auto"/>
              <w:left w:val="single" w:sz="4" w:space="0" w:color="auto"/>
              <w:bottom w:val="single" w:sz="4" w:space="0" w:color="auto"/>
              <w:right w:val="single" w:sz="4" w:space="0" w:color="auto"/>
            </w:tcBorders>
          </w:tcPr>
          <w:p w14:paraId="157786D3" w14:textId="77777777" w:rsidR="00D17706" w:rsidRPr="00B33B44" w:rsidRDefault="00D17706" w:rsidP="004C3543">
            <w:pPr>
              <w:rPr>
                <w:ins w:id="142" w:author="Author"/>
              </w:rPr>
            </w:pPr>
          </w:p>
        </w:tc>
        <w:tc>
          <w:tcPr>
            <w:tcW w:w="671" w:type="pct"/>
            <w:tcBorders>
              <w:top w:val="single" w:sz="4" w:space="0" w:color="auto"/>
              <w:left w:val="single" w:sz="4" w:space="0" w:color="auto"/>
              <w:bottom w:val="single" w:sz="4" w:space="0" w:color="auto"/>
              <w:right w:val="single" w:sz="4" w:space="0" w:color="auto"/>
            </w:tcBorders>
            <w:hideMark/>
          </w:tcPr>
          <w:p w14:paraId="257BF6B0" w14:textId="77777777" w:rsidR="00D17706" w:rsidRPr="00B33B44" w:rsidRDefault="00D17706" w:rsidP="004C3543">
            <w:pPr>
              <w:rPr>
                <w:ins w:id="143" w:author="Author"/>
              </w:rPr>
            </w:pPr>
            <w:ins w:id="144"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1FB393F5" w14:textId="77777777" w:rsidR="00D17706" w:rsidRPr="00B33B44" w:rsidRDefault="00D17706" w:rsidP="004C3543">
            <w:pPr>
              <w:rPr>
                <w:ins w:id="145" w:author="Author"/>
              </w:rPr>
            </w:pPr>
            <w:ins w:id="146" w:author="Author">
              <w:r w:rsidRPr="00B33B44">
                <w:t>0</w:t>
              </w:r>
            </w:ins>
          </w:p>
        </w:tc>
        <w:tc>
          <w:tcPr>
            <w:tcW w:w="1608" w:type="pct"/>
            <w:tcBorders>
              <w:top w:val="single" w:sz="4" w:space="0" w:color="auto"/>
              <w:left w:val="single" w:sz="4" w:space="0" w:color="auto"/>
              <w:bottom w:val="single" w:sz="4" w:space="0" w:color="auto"/>
              <w:right w:val="single" w:sz="4" w:space="0" w:color="auto"/>
            </w:tcBorders>
            <w:hideMark/>
          </w:tcPr>
          <w:p w14:paraId="473FE58F" w14:textId="77777777" w:rsidR="00D17706" w:rsidRPr="00B33B44" w:rsidRDefault="00D17706" w:rsidP="004C3543">
            <w:pPr>
              <w:rPr>
                <w:ins w:id="147" w:author="Author"/>
              </w:rPr>
            </w:pPr>
            <w:ins w:id="148" w:author="Author">
              <w:r w:rsidRPr="00B33B44">
                <w:t>L3 filtering is not used</w:t>
              </w:r>
            </w:ins>
          </w:p>
        </w:tc>
      </w:tr>
      <w:tr w:rsidR="00D17706" w:rsidRPr="00B33B44" w14:paraId="18571F82" w14:textId="77777777" w:rsidTr="004C3543">
        <w:trPr>
          <w:cantSplit/>
          <w:jc w:val="center"/>
          <w:ins w:id="149" w:author="Author"/>
        </w:trPr>
        <w:tc>
          <w:tcPr>
            <w:tcW w:w="1106" w:type="pct"/>
            <w:tcBorders>
              <w:top w:val="single" w:sz="4" w:space="0" w:color="auto"/>
              <w:left w:val="single" w:sz="4" w:space="0" w:color="auto"/>
              <w:bottom w:val="single" w:sz="4" w:space="0" w:color="auto"/>
              <w:right w:val="single" w:sz="4" w:space="0" w:color="auto"/>
            </w:tcBorders>
            <w:hideMark/>
          </w:tcPr>
          <w:p w14:paraId="0813B026" w14:textId="77777777" w:rsidR="00D17706" w:rsidRPr="00B33B44" w:rsidRDefault="00D17706" w:rsidP="004C3543">
            <w:pPr>
              <w:rPr>
                <w:ins w:id="150" w:author="Author"/>
              </w:rPr>
            </w:pPr>
            <w:ins w:id="151" w:author="Author">
              <w:r w:rsidRPr="00B33B44">
                <w:t>DRX</w:t>
              </w:r>
            </w:ins>
          </w:p>
        </w:tc>
        <w:tc>
          <w:tcPr>
            <w:tcW w:w="308" w:type="pct"/>
            <w:tcBorders>
              <w:top w:val="single" w:sz="4" w:space="0" w:color="auto"/>
              <w:left w:val="single" w:sz="4" w:space="0" w:color="auto"/>
              <w:bottom w:val="single" w:sz="4" w:space="0" w:color="auto"/>
              <w:right w:val="single" w:sz="4" w:space="0" w:color="auto"/>
            </w:tcBorders>
          </w:tcPr>
          <w:p w14:paraId="7659616A" w14:textId="77777777" w:rsidR="00D17706" w:rsidRPr="00B33B44" w:rsidRDefault="00D17706" w:rsidP="004C3543">
            <w:pPr>
              <w:rPr>
                <w:ins w:id="152" w:author="Author"/>
              </w:rPr>
            </w:pPr>
          </w:p>
        </w:tc>
        <w:tc>
          <w:tcPr>
            <w:tcW w:w="671" w:type="pct"/>
            <w:tcBorders>
              <w:top w:val="single" w:sz="4" w:space="0" w:color="auto"/>
              <w:left w:val="single" w:sz="4" w:space="0" w:color="auto"/>
              <w:bottom w:val="single" w:sz="4" w:space="0" w:color="auto"/>
              <w:right w:val="single" w:sz="4" w:space="0" w:color="auto"/>
            </w:tcBorders>
            <w:hideMark/>
          </w:tcPr>
          <w:p w14:paraId="5DFB27E0" w14:textId="77777777" w:rsidR="00D17706" w:rsidRPr="00B33B44" w:rsidRDefault="00D17706" w:rsidP="004C3543">
            <w:pPr>
              <w:rPr>
                <w:ins w:id="153" w:author="Author"/>
              </w:rPr>
            </w:pPr>
            <w:ins w:id="154"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0735ACB2" w14:textId="77777777" w:rsidR="00D17706" w:rsidRPr="00B33B44" w:rsidRDefault="00D17706" w:rsidP="004C3543">
            <w:pPr>
              <w:rPr>
                <w:ins w:id="155" w:author="Author"/>
              </w:rPr>
            </w:pPr>
            <w:ins w:id="156" w:author="Author">
              <w:r w:rsidRPr="00B33B44">
                <w:t>DRX.1</w:t>
              </w:r>
            </w:ins>
          </w:p>
        </w:tc>
        <w:tc>
          <w:tcPr>
            <w:tcW w:w="641" w:type="pct"/>
            <w:tcBorders>
              <w:top w:val="single" w:sz="4" w:space="0" w:color="auto"/>
              <w:left w:val="single" w:sz="4" w:space="0" w:color="auto"/>
              <w:bottom w:val="single" w:sz="4" w:space="0" w:color="auto"/>
              <w:right w:val="single" w:sz="4" w:space="0" w:color="auto"/>
            </w:tcBorders>
            <w:hideMark/>
          </w:tcPr>
          <w:p w14:paraId="312EE6DB" w14:textId="77777777" w:rsidR="00D17706" w:rsidRPr="00B33B44" w:rsidRDefault="00D17706" w:rsidP="004C3543">
            <w:pPr>
              <w:rPr>
                <w:ins w:id="157" w:author="Author"/>
              </w:rPr>
            </w:pPr>
            <w:ins w:id="158" w:author="Author">
              <w:r w:rsidRPr="00B33B44">
                <w:t>DRX. 7</w:t>
              </w:r>
            </w:ins>
          </w:p>
        </w:tc>
        <w:tc>
          <w:tcPr>
            <w:tcW w:w="1608" w:type="pct"/>
            <w:tcBorders>
              <w:top w:val="single" w:sz="4" w:space="0" w:color="auto"/>
              <w:left w:val="single" w:sz="4" w:space="0" w:color="auto"/>
              <w:bottom w:val="single" w:sz="4" w:space="0" w:color="auto"/>
              <w:right w:val="single" w:sz="4" w:space="0" w:color="auto"/>
            </w:tcBorders>
            <w:hideMark/>
          </w:tcPr>
          <w:p w14:paraId="6F5B3041" w14:textId="77777777" w:rsidR="00D17706" w:rsidRPr="00B33B44" w:rsidRDefault="00D17706" w:rsidP="004C3543">
            <w:pPr>
              <w:rPr>
                <w:ins w:id="159" w:author="Author"/>
              </w:rPr>
            </w:pPr>
            <w:ins w:id="160" w:author="Author">
              <w:r w:rsidRPr="00B33B44">
                <w:t>As specified in clause A.3.3</w:t>
              </w:r>
            </w:ins>
          </w:p>
        </w:tc>
      </w:tr>
      <w:tr w:rsidR="00D17706" w:rsidRPr="00B33B44" w14:paraId="21086A3D" w14:textId="77777777" w:rsidTr="004C3543">
        <w:trPr>
          <w:cantSplit/>
          <w:jc w:val="center"/>
          <w:ins w:id="161" w:author="Author"/>
        </w:trPr>
        <w:tc>
          <w:tcPr>
            <w:tcW w:w="1106" w:type="pct"/>
            <w:tcBorders>
              <w:top w:val="single" w:sz="4" w:space="0" w:color="auto"/>
              <w:left w:val="single" w:sz="4" w:space="0" w:color="auto"/>
              <w:bottom w:val="nil"/>
              <w:right w:val="single" w:sz="4" w:space="0" w:color="auto"/>
            </w:tcBorders>
            <w:hideMark/>
          </w:tcPr>
          <w:p w14:paraId="6160754C" w14:textId="77777777" w:rsidR="00D17706" w:rsidRPr="00B33B44" w:rsidRDefault="00D17706" w:rsidP="004C3543">
            <w:pPr>
              <w:rPr>
                <w:ins w:id="162" w:author="Author"/>
              </w:rPr>
            </w:pPr>
            <w:ins w:id="163" w:author="Author">
              <w:r w:rsidRPr="00B33B44">
                <w:lastRenderedPageBreak/>
                <w:t>Time offset between serving and neighbour cells</w:t>
              </w:r>
            </w:ins>
          </w:p>
        </w:tc>
        <w:tc>
          <w:tcPr>
            <w:tcW w:w="308" w:type="pct"/>
            <w:tcBorders>
              <w:top w:val="single" w:sz="4" w:space="0" w:color="auto"/>
              <w:left w:val="single" w:sz="4" w:space="0" w:color="auto"/>
              <w:bottom w:val="single" w:sz="4" w:space="0" w:color="auto"/>
              <w:right w:val="single" w:sz="4" w:space="0" w:color="auto"/>
            </w:tcBorders>
          </w:tcPr>
          <w:p w14:paraId="4C80D1DB" w14:textId="77777777" w:rsidR="00D17706" w:rsidRPr="00B33B44" w:rsidRDefault="00D17706" w:rsidP="004C3543">
            <w:pPr>
              <w:rPr>
                <w:ins w:id="164" w:author="Author"/>
              </w:rPr>
            </w:pPr>
          </w:p>
        </w:tc>
        <w:tc>
          <w:tcPr>
            <w:tcW w:w="671" w:type="pct"/>
            <w:tcBorders>
              <w:top w:val="single" w:sz="4" w:space="0" w:color="auto"/>
              <w:left w:val="single" w:sz="4" w:space="0" w:color="auto"/>
              <w:bottom w:val="single" w:sz="4" w:space="0" w:color="auto"/>
              <w:right w:val="single" w:sz="4" w:space="0" w:color="auto"/>
            </w:tcBorders>
            <w:hideMark/>
          </w:tcPr>
          <w:p w14:paraId="04FF91F5" w14:textId="77777777" w:rsidR="00D17706" w:rsidRPr="00B33B44" w:rsidRDefault="00D17706" w:rsidP="004C3543">
            <w:pPr>
              <w:rPr>
                <w:ins w:id="165" w:author="Author"/>
              </w:rPr>
            </w:pPr>
            <w:ins w:id="166"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5B8F1DD9" w14:textId="77777777" w:rsidR="00D17706" w:rsidRPr="00B33B44" w:rsidRDefault="00D17706" w:rsidP="004C3543">
            <w:pPr>
              <w:rPr>
                <w:ins w:id="167" w:author="Author"/>
              </w:rPr>
            </w:pPr>
            <w:ins w:id="168" w:author="Author">
              <w:r w:rsidRPr="00B33B44">
                <w:t xml:space="preserve">3 </w:t>
              </w:r>
              <w:proofErr w:type="spellStart"/>
              <w:r w:rsidRPr="00B33B44">
                <w:t>ms</w:t>
              </w:r>
              <w:proofErr w:type="spellEnd"/>
            </w:ins>
          </w:p>
        </w:tc>
        <w:tc>
          <w:tcPr>
            <w:tcW w:w="1608" w:type="pct"/>
            <w:tcBorders>
              <w:top w:val="single" w:sz="4" w:space="0" w:color="auto"/>
              <w:left w:val="single" w:sz="4" w:space="0" w:color="auto"/>
              <w:bottom w:val="single" w:sz="4" w:space="0" w:color="auto"/>
              <w:right w:val="single" w:sz="4" w:space="0" w:color="auto"/>
            </w:tcBorders>
            <w:hideMark/>
          </w:tcPr>
          <w:p w14:paraId="1C78F05D" w14:textId="77777777" w:rsidR="00D17706" w:rsidRPr="00B33B44" w:rsidRDefault="00D17706" w:rsidP="004C3543">
            <w:pPr>
              <w:rPr>
                <w:ins w:id="169" w:author="Author"/>
              </w:rPr>
            </w:pPr>
            <w:ins w:id="170" w:author="Author">
              <w:r w:rsidRPr="00B33B44">
                <w:t>Asynchronous cells.</w:t>
              </w:r>
            </w:ins>
          </w:p>
          <w:p w14:paraId="66A9F427" w14:textId="77777777" w:rsidR="00D17706" w:rsidRPr="00B33B44" w:rsidRDefault="00D17706" w:rsidP="004C3543">
            <w:pPr>
              <w:rPr>
                <w:ins w:id="171" w:author="Author"/>
              </w:rPr>
            </w:pPr>
            <w:ins w:id="172" w:author="Author">
              <w:r w:rsidRPr="00B33B44">
                <w:t xml:space="preserve">The timing of Cell 2 is 3 </w:t>
              </w:r>
              <w:proofErr w:type="spellStart"/>
              <w:r w:rsidRPr="00B33B44">
                <w:t>ms</w:t>
              </w:r>
              <w:proofErr w:type="spellEnd"/>
              <w:r w:rsidRPr="00B33B44">
                <w:t xml:space="preserve"> later than the timing of Cell 1.</w:t>
              </w:r>
            </w:ins>
          </w:p>
        </w:tc>
      </w:tr>
      <w:tr w:rsidR="00D17706" w:rsidRPr="00B33B44" w14:paraId="1F016BCC" w14:textId="77777777" w:rsidTr="004C3543">
        <w:trPr>
          <w:cantSplit/>
          <w:jc w:val="center"/>
          <w:ins w:id="173" w:author="Author"/>
        </w:trPr>
        <w:tc>
          <w:tcPr>
            <w:tcW w:w="1106" w:type="pct"/>
            <w:tcBorders>
              <w:top w:val="single" w:sz="4" w:space="0" w:color="auto"/>
              <w:left w:val="single" w:sz="4" w:space="0" w:color="auto"/>
              <w:bottom w:val="single" w:sz="4" w:space="0" w:color="auto"/>
              <w:right w:val="single" w:sz="4" w:space="0" w:color="auto"/>
            </w:tcBorders>
            <w:hideMark/>
          </w:tcPr>
          <w:p w14:paraId="5AE0797B" w14:textId="77777777" w:rsidR="00D17706" w:rsidRPr="00B33B44" w:rsidRDefault="00D17706" w:rsidP="004C3543">
            <w:pPr>
              <w:rPr>
                <w:ins w:id="174" w:author="Author"/>
              </w:rPr>
            </w:pPr>
            <w:ins w:id="175" w:author="Author">
              <w:r w:rsidRPr="00B33B44">
                <w:t>T1</w:t>
              </w:r>
            </w:ins>
          </w:p>
        </w:tc>
        <w:tc>
          <w:tcPr>
            <w:tcW w:w="308" w:type="pct"/>
            <w:tcBorders>
              <w:top w:val="single" w:sz="4" w:space="0" w:color="auto"/>
              <w:left w:val="single" w:sz="4" w:space="0" w:color="auto"/>
              <w:bottom w:val="single" w:sz="4" w:space="0" w:color="auto"/>
              <w:right w:val="single" w:sz="4" w:space="0" w:color="auto"/>
            </w:tcBorders>
            <w:hideMark/>
          </w:tcPr>
          <w:p w14:paraId="70A13CEC" w14:textId="77777777" w:rsidR="00D17706" w:rsidRPr="00B33B44" w:rsidRDefault="00D17706" w:rsidP="004C3543">
            <w:pPr>
              <w:rPr>
                <w:ins w:id="176" w:author="Author"/>
              </w:rPr>
            </w:pPr>
            <w:ins w:id="177"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74AB1062" w14:textId="77777777" w:rsidR="00D17706" w:rsidRPr="00B33B44" w:rsidRDefault="00D17706" w:rsidP="004C3543">
            <w:pPr>
              <w:rPr>
                <w:ins w:id="178" w:author="Author"/>
              </w:rPr>
            </w:pPr>
            <w:ins w:id="179" w:author="Author">
              <w:r w:rsidRPr="00B33B44">
                <w:t>Config 1,2</w:t>
              </w:r>
            </w:ins>
          </w:p>
        </w:tc>
        <w:tc>
          <w:tcPr>
            <w:tcW w:w="1307" w:type="pct"/>
            <w:gridSpan w:val="2"/>
            <w:tcBorders>
              <w:top w:val="single" w:sz="4" w:space="0" w:color="auto"/>
              <w:left w:val="single" w:sz="4" w:space="0" w:color="auto"/>
              <w:bottom w:val="single" w:sz="4" w:space="0" w:color="auto"/>
              <w:right w:val="single" w:sz="4" w:space="0" w:color="auto"/>
            </w:tcBorders>
            <w:hideMark/>
          </w:tcPr>
          <w:p w14:paraId="61A07A1C" w14:textId="77777777" w:rsidR="00D17706" w:rsidRPr="00B33B44" w:rsidRDefault="00D17706" w:rsidP="004C3543">
            <w:pPr>
              <w:rPr>
                <w:ins w:id="180" w:author="Author"/>
              </w:rPr>
            </w:pPr>
            <w:ins w:id="181" w:author="Author">
              <w:r w:rsidRPr="00B33B44">
                <w:t>5</w:t>
              </w:r>
            </w:ins>
          </w:p>
        </w:tc>
        <w:tc>
          <w:tcPr>
            <w:tcW w:w="1608" w:type="pct"/>
            <w:tcBorders>
              <w:top w:val="single" w:sz="4" w:space="0" w:color="auto"/>
              <w:left w:val="single" w:sz="4" w:space="0" w:color="auto"/>
              <w:bottom w:val="single" w:sz="4" w:space="0" w:color="auto"/>
              <w:right w:val="single" w:sz="4" w:space="0" w:color="auto"/>
            </w:tcBorders>
          </w:tcPr>
          <w:p w14:paraId="64795D69" w14:textId="77777777" w:rsidR="00D17706" w:rsidRPr="00B33B44" w:rsidRDefault="00D17706" w:rsidP="004C3543">
            <w:pPr>
              <w:rPr>
                <w:ins w:id="182" w:author="Author"/>
              </w:rPr>
            </w:pPr>
          </w:p>
        </w:tc>
      </w:tr>
      <w:tr w:rsidR="00D17706" w:rsidRPr="00B33B44" w14:paraId="4ED53DEE" w14:textId="77777777" w:rsidTr="004C3543">
        <w:trPr>
          <w:cantSplit/>
          <w:jc w:val="center"/>
          <w:ins w:id="183" w:author="Author"/>
        </w:trPr>
        <w:tc>
          <w:tcPr>
            <w:tcW w:w="1106" w:type="pct"/>
            <w:tcBorders>
              <w:top w:val="single" w:sz="4" w:space="0" w:color="auto"/>
              <w:left w:val="single" w:sz="4" w:space="0" w:color="auto"/>
              <w:bottom w:val="single" w:sz="4" w:space="0" w:color="auto"/>
              <w:right w:val="single" w:sz="4" w:space="0" w:color="auto"/>
            </w:tcBorders>
            <w:hideMark/>
          </w:tcPr>
          <w:p w14:paraId="1491451B" w14:textId="77777777" w:rsidR="00D17706" w:rsidRPr="00B33B44" w:rsidRDefault="00D17706" w:rsidP="004C3543">
            <w:pPr>
              <w:rPr>
                <w:ins w:id="184" w:author="Author"/>
              </w:rPr>
            </w:pPr>
            <w:ins w:id="185" w:author="Author">
              <w:r w:rsidRPr="00B33B44">
                <w:t>T2</w:t>
              </w:r>
            </w:ins>
          </w:p>
        </w:tc>
        <w:tc>
          <w:tcPr>
            <w:tcW w:w="308" w:type="pct"/>
            <w:tcBorders>
              <w:top w:val="single" w:sz="4" w:space="0" w:color="auto"/>
              <w:left w:val="single" w:sz="4" w:space="0" w:color="auto"/>
              <w:bottom w:val="single" w:sz="4" w:space="0" w:color="auto"/>
              <w:right w:val="single" w:sz="4" w:space="0" w:color="auto"/>
            </w:tcBorders>
            <w:hideMark/>
          </w:tcPr>
          <w:p w14:paraId="2414E80A" w14:textId="77777777" w:rsidR="00D17706" w:rsidRPr="00B33B44" w:rsidRDefault="00D17706" w:rsidP="004C3543">
            <w:pPr>
              <w:rPr>
                <w:ins w:id="186" w:author="Author"/>
              </w:rPr>
            </w:pPr>
            <w:ins w:id="187" w:author="Author">
              <w:r w:rsidRPr="00B33B44">
                <w:t>s</w:t>
              </w:r>
            </w:ins>
          </w:p>
        </w:tc>
        <w:tc>
          <w:tcPr>
            <w:tcW w:w="671" w:type="pct"/>
            <w:tcBorders>
              <w:top w:val="single" w:sz="4" w:space="0" w:color="auto"/>
              <w:left w:val="single" w:sz="4" w:space="0" w:color="auto"/>
              <w:bottom w:val="single" w:sz="4" w:space="0" w:color="auto"/>
              <w:right w:val="single" w:sz="4" w:space="0" w:color="auto"/>
            </w:tcBorders>
            <w:hideMark/>
          </w:tcPr>
          <w:p w14:paraId="51168932" w14:textId="77777777" w:rsidR="00D17706" w:rsidRPr="00B33B44" w:rsidRDefault="00D17706" w:rsidP="004C3543">
            <w:pPr>
              <w:rPr>
                <w:ins w:id="188" w:author="Author"/>
              </w:rPr>
            </w:pPr>
            <w:ins w:id="189" w:author="Author">
              <w:r w:rsidRPr="00B33B44">
                <w:t>Config 1,2</w:t>
              </w:r>
            </w:ins>
          </w:p>
        </w:tc>
        <w:tc>
          <w:tcPr>
            <w:tcW w:w="666" w:type="pct"/>
            <w:tcBorders>
              <w:top w:val="single" w:sz="4" w:space="0" w:color="auto"/>
              <w:left w:val="single" w:sz="4" w:space="0" w:color="auto"/>
              <w:bottom w:val="single" w:sz="4" w:space="0" w:color="auto"/>
              <w:right w:val="single" w:sz="4" w:space="0" w:color="auto"/>
            </w:tcBorders>
            <w:hideMark/>
          </w:tcPr>
          <w:p w14:paraId="689A1A87" w14:textId="77777777" w:rsidR="00D17706" w:rsidRPr="00B33B44" w:rsidRDefault="00D17706" w:rsidP="004C3543">
            <w:pPr>
              <w:rPr>
                <w:ins w:id="190" w:author="Author"/>
              </w:rPr>
            </w:pPr>
            <w:ins w:id="191" w:author="Author">
              <w:r w:rsidRPr="00B33B44">
                <w:t>1.1</w:t>
              </w:r>
            </w:ins>
          </w:p>
        </w:tc>
        <w:tc>
          <w:tcPr>
            <w:tcW w:w="641" w:type="pct"/>
            <w:tcBorders>
              <w:top w:val="single" w:sz="4" w:space="0" w:color="auto"/>
              <w:left w:val="single" w:sz="4" w:space="0" w:color="auto"/>
              <w:bottom w:val="single" w:sz="4" w:space="0" w:color="auto"/>
              <w:right w:val="single" w:sz="4" w:space="0" w:color="auto"/>
            </w:tcBorders>
            <w:hideMark/>
          </w:tcPr>
          <w:p w14:paraId="7AF8A54D" w14:textId="77777777" w:rsidR="00D17706" w:rsidRPr="00B33B44" w:rsidRDefault="00D17706" w:rsidP="004C3543">
            <w:pPr>
              <w:rPr>
                <w:ins w:id="192" w:author="Author"/>
              </w:rPr>
            </w:pPr>
            <w:ins w:id="193" w:author="Author">
              <w:r w:rsidRPr="00B33B44">
                <w:t>11</w:t>
              </w:r>
            </w:ins>
          </w:p>
        </w:tc>
        <w:tc>
          <w:tcPr>
            <w:tcW w:w="1608" w:type="pct"/>
            <w:tcBorders>
              <w:top w:val="single" w:sz="4" w:space="0" w:color="auto"/>
              <w:left w:val="single" w:sz="4" w:space="0" w:color="auto"/>
              <w:bottom w:val="single" w:sz="4" w:space="0" w:color="auto"/>
              <w:right w:val="single" w:sz="4" w:space="0" w:color="auto"/>
            </w:tcBorders>
          </w:tcPr>
          <w:p w14:paraId="2FEA6945" w14:textId="77777777" w:rsidR="00D17706" w:rsidRPr="00B33B44" w:rsidRDefault="00D17706" w:rsidP="004C3543">
            <w:pPr>
              <w:rPr>
                <w:ins w:id="194" w:author="Author"/>
              </w:rPr>
            </w:pPr>
          </w:p>
        </w:tc>
      </w:tr>
    </w:tbl>
    <w:p w14:paraId="65B5A056" w14:textId="77777777" w:rsidR="00D17706" w:rsidRPr="00A12A11" w:rsidRDefault="00D17706" w:rsidP="00D17706">
      <w:pPr>
        <w:rPr>
          <w:ins w:id="195" w:author="Author"/>
        </w:rPr>
      </w:pPr>
    </w:p>
    <w:p w14:paraId="03D4EB06" w14:textId="6A6A46A9" w:rsidR="00D17706" w:rsidRPr="00A12A11" w:rsidRDefault="00D17706" w:rsidP="00D17706">
      <w:pPr>
        <w:pStyle w:val="TH"/>
        <w:keepNext w:val="0"/>
        <w:keepLines w:val="0"/>
        <w:rPr>
          <w:ins w:id="196" w:author="Author"/>
        </w:rPr>
      </w:pPr>
      <w:ins w:id="197" w:author="Author">
        <w:r w:rsidRPr="00A12A11">
          <w:t xml:space="preserve">Table </w:t>
        </w:r>
      </w:ins>
      <w:r>
        <w:t>A.14.5.2.9</w:t>
      </w:r>
      <w:ins w:id="198" w:author="Author">
        <w:r w:rsidRPr="00A12A11">
          <w:t>.1-3: Cell specific test parameters for SA inter-frequency event triggered reporting for FR1 with SSB time index detection</w:t>
        </w:r>
        <w:r>
          <w:t xml:space="preserve"> in operation with 3 MHz Channel </w:t>
        </w:r>
        <w:proofErr w:type="spellStart"/>
        <w:r>
          <w:t>Bandwith</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36"/>
        <w:gridCol w:w="927"/>
        <w:gridCol w:w="1488"/>
        <w:gridCol w:w="1055"/>
        <w:gridCol w:w="1048"/>
        <w:gridCol w:w="1065"/>
        <w:gridCol w:w="1310"/>
      </w:tblGrid>
      <w:tr w:rsidR="00D17706" w:rsidRPr="00A12A11" w14:paraId="60C71FCE" w14:textId="77777777" w:rsidTr="004C3543">
        <w:trPr>
          <w:cantSplit/>
          <w:tblHeader/>
          <w:jc w:val="center"/>
          <w:ins w:id="199" w:author="Author"/>
        </w:trPr>
        <w:tc>
          <w:tcPr>
            <w:tcW w:w="1421" w:type="pct"/>
            <w:tcBorders>
              <w:top w:val="single" w:sz="4" w:space="0" w:color="auto"/>
              <w:left w:val="single" w:sz="4" w:space="0" w:color="auto"/>
              <w:bottom w:val="nil"/>
            </w:tcBorders>
          </w:tcPr>
          <w:p w14:paraId="1A48E840" w14:textId="77777777" w:rsidR="00D17706" w:rsidRPr="00A12A11" w:rsidRDefault="00D17706" w:rsidP="004C3543">
            <w:pPr>
              <w:pStyle w:val="TAH"/>
              <w:keepNext w:val="0"/>
              <w:keepLines w:val="0"/>
              <w:rPr>
                <w:ins w:id="200" w:author="Author"/>
                <w:rFonts w:cs="Arial"/>
              </w:rPr>
            </w:pPr>
            <w:ins w:id="201" w:author="Author">
              <w:r w:rsidRPr="00A12A11">
                <w:t>Parameter</w:t>
              </w:r>
            </w:ins>
          </w:p>
        </w:tc>
        <w:tc>
          <w:tcPr>
            <w:tcW w:w="481" w:type="pct"/>
            <w:tcBorders>
              <w:top w:val="single" w:sz="4" w:space="0" w:color="auto"/>
              <w:bottom w:val="nil"/>
            </w:tcBorders>
          </w:tcPr>
          <w:p w14:paraId="7A029306" w14:textId="77777777" w:rsidR="00D17706" w:rsidRPr="00A12A11" w:rsidRDefault="00D17706" w:rsidP="004C3543">
            <w:pPr>
              <w:pStyle w:val="TAH"/>
              <w:keepNext w:val="0"/>
              <w:keepLines w:val="0"/>
              <w:rPr>
                <w:ins w:id="202" w:author="Author"/>
                <w:rFonts w:cs="Arial"/>
              </w:rPr>
            </w:pPr>
            <w:ins w:id="203" w:author="Author">
              <w:r w:rsidRPr="00A12A11">
                <w:t>Unit</w:t>
              </w:r>
            </w:ins>
          </w:p>
        </w:tc>
        <w:tc>
          <w:tcPr>
            <w:tcW w:w="773" w:type="pct"/>
            <w:tcBorders>
              <w:top w:val="single" w:sz="4" w:space="0" w:color="auto"/>
              <w:bottom w:val="nil"/>
            </w:tcBorders>
          </w:tcPr>
          <w:p w14:paraId="4FCF3AB9" w14:textId="77777777" w:rsidR="00D17706" w:rsidRPr="00A12A11" w:rsidRDefault="00D17706" w:rsidP="004C3543">
            <w:pPr>
              <w:pStyle w:val="TAH"/>
              <w:keepNext w:val="0"/>
              <w:keepLines w:val="0"/>
              <w:rPr>
                <w:ins w:id="204" w:author="Author"/>
              </w:rPr>
            </w:pPr>
            <w:ins w:id="205" w:author="Author">
              <w:r w:rsidRPr="00A12A11">
                <w:rPr>
                  <w:rFonts w:cs="Arial"/>
                </w:rPr>
                <w:t>Test</w:t>
              </w:r>
              <w:r>
                <w:rPr>
                  <w:rFonts w:cs="Arial"/>
                </w:rPr>
                <w:t xml:space="preserve"> </w:t>
              </w:r>
              <w:r w:rsidRPr="00A12A11">
                <w:rPr>
                  <w:rFonts w:cs="Arial"/>
                </w:rPr>
                <w:t>configuration</w:t>
              </w:r>
            </w:ins>
          </w:p>
        </w:tc>
        <w:tc>
          <w:tcPr>
            <w:tcW w:w="1092" w:type="pct"/>
            <w:gridSpan w:val="2"/>
            <w:tcBorders>
              <w:top w:val="single" w:sz="4" w:space="0" w:color="auto"/>
            </w:tcBorders>
          </w:tcPr>
          <w:p w14:paraId="5C0CBAA0" w14:textId="77777777" w:rsidR="00D17706" w:rsidRPr="00A12A11" w:rsidRDefault="00D17706" w:rsidP="004C3543">
            <w:pPr>
              <w:pStyle w:val="TAH"/>
              <w:keepNext w:val="0"/>
              <w:keepLines w:val="0"/>
              <w:rPr>
                <w:ins w:id="206" w:author="Author"/>
                <w:rFonts w:cs="Arial"/>
              </w:rPr>
            </w:pPr>
            <w:ins w:id="207" w:author="Author">
              <w:r w:rsidRPr="00A12A11">
                <w:t>Cell</w:t>
              </w:r>
              <w:r>
                <w:t xml:space="preserve"> </w:t>
              </w:r>
              <w:r w:rsidRPr="00A12A11">
                <w:t>1</w:t>
              </w:r>
            </w:ins>
          </w:p>
        </w:tc>
        <w:tc>
          <w:tcPr>
            <w:tcW w:w="1233" w:type="pct"/>
            <w:gridSpan w:val="2"/>
            <w:tcBorders>
              <w:top w:val="single" w:sz="4" w:space="0" w:color="auto"/>
              <w:right w:val="single" w:sz="4" w:space="0" w:color="auto"/>
            </w:tcBorders>
          </w:tcPr>
          <w:p w14:paraId="6F6069C8" w14:textId="77777777" w:rsidR="00D17706" w:rsidRPr="00A12A11" w:rsidRDefault="00D17706" w:rsidP="004C3543">
            <w:pPr>
              <w:pStyle w:val="TAH"/>
              <w:keepNext w:val="0"/>
              <w:keepLines w:val="0"/>
              <w:rPr>
                <w:ins w:id="208" w:author="Author"/>
                <w:rFonts w:cs="Arial"/>
              </w:rPr>
            </w:pPr>
            <w:ins w:id="209" w:author="Author">
              <w:r w:rsidRPr="00A12A11">
                <w:t>Cell</w:t>
              </w:r>
              <w:r>
                <w:t xml:space="preserve"> </w:t>
              </w:r>
              <w:r w:rsidRPr="00A12A11">
                <w:t>2</w:t>
              </w:r>
            </w:ins>
          </w:p>
        </w:tc>
      </w:tr>
      <w:tr w:rsidR="00D17706" w:rsidRPr="00A12A11" w14:paraId="1D09CFDC" w14:textId="77777777" w:rsidTr="004C3543">
        <w:trPr>
          <w:cantSplit/>
          <w:tblHeader/>
          <w:jc w:val="center"/>
          <w:ins w:id="210" w:author="Author"/>
        </w:trPr>
        <w:tc>
          <w:tcPr>
            <w:tcW w:w="1421" w:type="pct"/>
            <w:tcBorders>
              <w:top w:val="nil"/>
              <w:left w:val="single" w:sz="4" w:space="0" w:color="auto"/>
              <w:bottom w:val="single" w:sz="4" w:space="0" w:color="auto"/>
            </w:tcBorders>
          </w:tcPr>
          <w:p w14:paraId="521C0F4E" w14:textId="77777777" w:rsidR="00D17706" w:rsidRPr="00A12A11" w:rsidRDefault="00D17706" w:rsidP="004C3543">
            <w:pPr>
              <w:pStyle w:val="TAH"/>
              <w:keepNext w:val="0"/>
              <w:keepLines w:val="0"/>
              <w:rPr>
                <w:ins w:id="211" w:author="Author"/>
                <w:rFonts w:cs="Arial"/>
              </w:rPr>
            </w:pPr>
          </w:p>
        </w:tc>
        <w:tc>
          <w:tcPr>
            <w:tcW w:w="481" w:type="pct"/>
            <w:tcBorders>
              <w:top w:val="nil"/>
              <w:bottom w:val="single" w:sz="4" w:space="0" w:color="auto"/>
            </w:tcBorders>
          </w:tcPr>
          <w:p w14:paraId="19840BA4" w14:textId="77777777" w:rsidR="00D17706" w:rsidRPr="00A12A11" w:rsidRDefault="00D17706" w:rsidP="004C3543">
            <w:pPr>
              <w:pStyle w:val="TAH"/>
              <w:keepNext w:val="0"/>
              <w:keepLines w:val="0"/>
              <w:rPr>
                <w:ins w:id="212" w:author="Author"/>
                <w:rFonts w:cs="Arial"/>
              </w:rPr>
            </w:pPr>
          </w:p>
        </w:tc>
        <w:tc>
          <w:tcPr>
            <w:tcW w:w="773" w:type="pct"/>
            <w:tcBorders>
              <w:top w:val="nil"/>
              <w:bottom w:val="single" w:sz="4" w:space="0" w:color="auto"/>
            </w:tcBorders>
          </w:tcPr>
          <w:p w14:paraId="79BF400E" w14:textId="77777777" w:rsidR="00D17706" w:rsidRPr="00A12A11" w:rsidRDefault="00D17706" w:rsidP="004C3543">
            <w:pPr>
              <w:pStyle w:val="TAH"/>
              <w:keepNext w:val="0"/>
              <w:keepLines w:val="0"/>
              <w:rPr>
                <w:ins w:id="213" w:author="Author"/>
              </w:rPr>
            </w:pPr>
          </w:p>
        </w:tc>
        <w:tc>
          <w:tcPr>
            <w:tcW w:w="548" w:type="pct"/>
            <w:tcBorders>
              <w:bottom w:val="single" w:sz="4" w:space="0" w:color="auto"/>
            </w:tcBorders>
          </w:tcPr>
          <w:p w14:paraId="3909631B" w14:textId="77777777" w:rsidR="00D17706" w:rsidRPr="00A12A11" w:rsidRDefault="00D17706" w:rsidP="004C3543">
            <w:pPr>
              <w:pStyle w:val="TAH"/>
              <w:keepNext w:val="0"/>
              <w:keepLines w:val="0"/>
              <w:rPr>
                <w:ins w:id="214" w:author="Author"/>
                <w:rFonts w:cs="Arial"/>
              </w:rPr>
            </w:pPr>
            <w:ins w:id="215" w:author="Author">
              <w:r w:rsidRPr="00A12A11">
                <w:t>T1</w:t>
              </w:r>
            </w:ins>
          </w:p>
        </w:tc>
        <w:tc>
          <w:tcPr>
            <w:tcW w:w="544" w:type="pct"/>
            <w:tcBorders>
              <w:bottom w:val="single" w:sz="4" w:space="0" w:color="auto"/>
            </w:tcBorders>
          </w:tcPr>
          <w:p w14:paraId="382BCCC3" w14:textId="77777777" w:rsidR="00D17706" w:rsidRPr="00A12A11" w:rsidRDefault="00D17706" w:rsidP="004C3543">
            <w:pPr>
              <w:pStyle w:val="TAH"/>
              <w:keepNext w:val="0"/>
              <w:keepLines w:val="0"/>
              <w:rPr>
                <w:ins w:id="216" w:author="Author"/>
                <w:rFonts w:cs="Arial"/>
              </w:rPr>
            </w:pPr>
            <w:ins w:id="217" w:author="Author">
              <w:r w:rsidRPr="00A12A11">
                <w:t>T2</w:t>
              </w:r>
            </w:ins>
          </w:p>
        </w:tc>
        <w:tc>
          <w:tcPr>
            <w:tcW w:w="553" w:type="pct"/>
            <w:tcBorders>
              <w:bottom w:val="single" w:sz="4" w:space="0" w:color="auto"/>
            </w:tcBorders>
          </w:tcPr>
          <w:p w14:paraId="035B3966" w14:textId="77777777" w:rsidR="00D17706" w:rsidRPr="00A12A11" w:rsidRDefault="00D17706" w:rsidP="004C3543">
            <w:pPr>
              <w:pStyle w:val="TAH"/>
              <w:keepNext w:val="0"/>
              <w:keepLines w:val="0"/>
              <w:rPr>
                <w:ins w:id="218" w:author="Author"/>
                <w:rFonts w:cs="Arial"/>
              </w:rPr>
            </w:pPr>
            <w:ins w:id="219" w:author="Author">
              <w:r w:rsidRPr="00A12A11">
                <w:t>T1</w:t>
              </w:r>
            </w:ins>
          </w:p>
        </w:tc>
        <w:tc>
          <w:tcPr>
            <w:tcW w:w="680" w:type="pct"/>
            <w:tcBorders>
              <w:bottom w:val="single" w:sz="4" w:space="0" w:color="auto"/>
            </w:tcBorders>
          </w:tcPr>
          <w:p w14:paraId="5DB5A863" w14:textId="77777777" w:rsidR="00D17706" w:rsidRPr="00A12A11" w:rsidRDefault="00D17706" w:rsidP="004C3543">
            <w:pPr>
              <w:pStyle w:val="TAH"/>
              <w:keepNext w:val="0"/>
              <w:keepLines w:val="0"/>
              <w:rPr>
                <w:ins w:id="220" w:author="Author"/>
                <w:rFonts w:cs="Arial"/>
              </w:rPr>
            </w:pPr>
            <w:ins w:id="221" w:author="Author">
              <w:r w:rsidRPr="00A12A11">
                <w:t>T2</w:t>
              </w:r>
            </w:ins>
          </w:p>
        </w:tc>
      </w:tr>
      <w:tr w:rsidR="00D17706" w:rsidRPr="00A12A11" w14:paraId="62284CF1" w14:textId="77777777" w:rsidTr="004C3543">
        <w:trPr>
          <w:cantSplit/>
          <w:jc w:val="center"/>
          <w:ins w:id="222" w:author="Author"/>
        </w:trPr>
        <w:tc>
          <w:tcPr>
            <w:tcW w:w="1421" w:type="pct"/>
            <w:tcBorders>
              <w:left w:val="single" w:sz="4" w:space="0" w:color="auto"/>
              <w:bottom w:val="nil"/>
            </w:tcBorders>
          </w:tcPr>
          <w:p w14:paraId="1C77E1FF" w14:textId="77777777" w:rsidR="00D17706" w:rsidRPr="00A12A11" w:rsidRDefault="00D17706" w:rsidP="004C3543">
            <w:pPr>
              <w:pStyle w:val="TAL"/>
              <w:keepNext w:val="0"/>
              <w:keepLines w:val="0"/>
              <w:rPr>
                <w:ins w:id="223" w:author="Author"/>
              </w:rPr>
            </w:pPr>
            <w:ins w:id="224" w:author="Author">
              <w:r w:rsidRPr="00A12A11">
                <w:t>PDSCH</w:t>
              </w:r>
              <w:r>
                <w:t xml:space="preserve"> </w:t>
              </w:r>
              <w:r w:rsidRPr="00A12A11">
                <w:t>Reference</w:t>
              </w:r>
              <w:r>
                <w:t xml:space="preserve"> </w:t>
              </w:r>
              <w:r w:rsidRPr="00A12A11">
                <w:t>measurement</w:t>
              </w:r>
              <w:r>
                <w:t xml:space="preserve"> </w:t>
              </w:r>
              <w:r w:rsidRPr="00A12A11">
                <w:t>channel</w:t>
              </w:r>
            </w:ins>
          </w:p>
        </w:tc>
        <w:tc>
          <w:tcPr>
            <w:tcW w:w="481" w:type="pct"/>
            <w:tcBorders>
              <w:bottom w:val="single" w:sz="4" w:space="0" w:color="auto"/>
            </w:tcBorders>
          </w:tcPr>
          <w:p w14:paraId="3E25BA85" w14:textId="77777777" w:rsidR="00D17706" w:rsidRPr="00A12A11" w:rsidRDefault="00D17706" w:rsidP="004C3543">
            <w:pPr>
              <w:pStyle w:val="TAC"/>
              <w:keepNext w:val="0"/>
              <w:keepLines w:val="0"/>
              <w:rPr>
                <w:ins w:id="225" w:author="Author"/>
              </w:rPr>
            </w:pPr>
          </w:p>
        </w:tc>
        <w:tc>
          <w:tcPr>
            <w:tcW w:w="773" w:type="pct"/>
            <w:tcBorders>
              <w:bottom w:val="single" w:sz="4" w:space="0" w:color="auto"/>
            </w:tcBorders>
          </w:tcPr>
          <w:p w14:paraId="487153B6" w14:textId="77777777" w:rsidR="00D17706" w:rsidRPr="00A12A11" w:rsidRDefault="00D17706" w:rsidP="004C3543">
            <w:pPr>
              <w:pStyle w:val="TAC"/>
              <w:keepNext w:val="0"/>
              <w:keepLines w:val="0"/>
              <w:rPr>
                <w:ins w:id="226" w:author="Author"/>
              </w:rPr>
            </w:pPr>
            <w:ins w:id="227"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3EA54D53" w14:textId="77777777" w:rsidR="00D17706" w:rsidRPr="00A12A11" w:rsidRDefault="00D17706" w:rsidP="004C3543">
            <w:pPr>
              <w:pStyle w:val="TAC"/>
              <w:keepNext w:val="0"/>
              <w:keepLines w:val="0"/>
              <w:rPr>
                <w:ins w:id="228" w:author="Author"/>
              </w:rPr>
            </w:pPr>
            <w:ins w:id="229" w:author="Author">
              <w:r w:rsidRPr="00A12A11">
                <w:t>SR.1.</w:t>
              </w:r>
              <w:r>
                <w:t>2</w:t>
              </w:r>
              <w:r w:rsidRPr="00A12A11">
                <w:t>FDD</w:t>
              </w:r>
            </w:ins>
          </w:p>
        </w:tc>
        <w:tc>
          <w:tcPr>
            <w:tcW w:w="1233" w:type="pct"/>
            <w:gridSpan w:val="2"/>
          </w:tcPr>
          <w:p w14:paraId="66944BAE" w14:textId="77777777" w:rsidR="00D17706" w:rsidRPr="00A12A11" w:rsidRDefault="00D17706" w:rsidP="004C3543">
            <w:pPr>
              <w:pStyle w:val="TAC"/>
              <w:keepNext w:val="0"/>
              <w:keepLines w:val="0"/>
              <w:rPr>
                <w:ins w:id="230" w:author="Author"/>
              </w:rPr>
            </w:pPr>
          </w:p>
        </w:tc>
      </w:tr>
      <w:tr w:rsidR="00D17706" w:rsidRPr="00A12A11" w14:paraId="34E06953" w14:textId="77777777" w:rsidTr="004C3543">
        <w:trPr>
          <w:cantSplit/>
          <w:jc w:val="center"/>
          <w:ins w:id="231" w:author="Author"/>
        </w:trPr>
        <w:tc>
          <w:tcPr>
            <w:tcW w:w="1421" w:type="pct"/>
            <w:tcBorders>
              <w:left w:val="single" w:sz="4" w:space="0" w:color="auto"/>
              <w:bottom w:val="nil"/>
            </w:tcBorders>
          </w:tcPr>
          <w:p w14:paraId="3F1CA79F" w14:textId="77777777" w:rsidR="00D17706" w:rsidRPr="00A12A11" w:rsidRDefault="00D17706" w:rsidP="004C3543">
            <w:pPr>
              <w:pStyle w:val="TAL"/>
              <w:keepNext w:val="0"/>
              <w:keepLines w:val="0"/>
              <w:rPr>
                <w:ins w:id="232" w:author="Author"/>
              </w:rPr>
            </w:pPr>
            <w:ins w:id="233" w:author="Author">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49575215" w14:textId="77777777" w:rsidR="00D17706" w:rsidRPr="00A12A11" w:rsidRDefault="00D17706" w:rsidP="004C3543">
            <w:pPr>
              <w:pStyle w:val="TAC"/>
              <w:keepNext w:val="0"/>
              <w:keepLines w:val="0"/>
              <w:rPr>
                <w:ins w:id="234" w:author="Author"/>
              </w:rPr>
            </w:pPr>
          </w:p>
        </w:tc>
        <w:tc>
          <w:tcPr>
            <w:tcW w:w="773" w:type="pct"/>
            <w:tcBorders>
              <w:bottom w:val="single" w:sz="4" w:space="0" w:color="auto"/>
            </w:tcBorders>
          </w:tcPr>
          <w:p w14:paraId="35F4C8DF" w14:textId="77777777" w:rsidR="00D17706" w:rsidRPr="00A12A11" w:rsidRDefault="00D17706" w:rsidP="004C3543">
            <w:pPr>
              <w:pStyle w:val="TAC"/>
              <w:keepNext w:val="0"/>
              <w:keepLines w:val="0"/>
              <w:rPr>
                <w:ins w:id="235" w:author="Author"/>
              </w:rPr>
            </w:pPr>
            <w:ins w:id="236" w:author="Author">
              <w:r w:rsidRPr="00A12A11">
                <w:t>Config</w:t>
              </w:r>
              <w:r>
                <w:rPr>
                  <w:szCs w:val="18"/>
                </w:rPr>
                <w:t xml:space="preserve"> </w:t>
              </w:r>
              <w:r w:rsidRPr="00A12A11">
                <w:rPr>
                  <w:szCs w:val="18"/>
                </w:rPr>
                <w:t>1,2</w:t>
              </w:r>
            </w:ins>
          </w:p>
        </w:tc>
        <w:tc>
          <w:tcPr>
            <w:tcW w:w="1092" w:type="pct"/>
            <w:gridSpan w:val="2"/>
            <w:tcBorders>
              <w:bottom w:val="single" w:sz="4" w:space="0" w:color="auto"/>
            </w:tcBorders>
          </w:tcPr>
          <w:p w14:paraId="0ACAD34E" w14:textId="77777777" w:rsidR="00D17706" w:rsidRPr="00A12A11" w:rsidRDefault="00D17706" w:rsidP="004C3543">
            <w:pPr>
              <w:pStyle w:val="TAC"/>
              <w:keepNext w:val="0"/>
              <w:keepLines w:val="0"/>
              <w:rPr>
                <w:ins w:id="237" w:author="Author"/>
              </w:rPr>
            </w:pPr>
            <w:ins w:id="238" w:author="Author">
              <w:r w:rsidRPr="00A12A11">
                <w:t>CR.1.</w:t>
              </w:r>
              <w:r>
                <w:t xml:space="preserve">3 </w:t>
              </w:r>
              <w:r w:rsidRPr="00A12A11">
                <w:t>FDD</w:t>
              </w:r>
            </w:ins>
          </w:p>
        </w:tc>
        <w:tc>
          <w:tcPr>
            <w:tcW w:w="1233" w:type="pct"/>
            <w:gridSpan w:val="2"/>
          </w:tcPr>
          <w:p w14:paraId="221904F8" w14:textId="77777777" w:rsidR="00D17706" w:rsidRPr="00A12A11" w:rsidRDefault="00D17706" w:rsidP="004C3543">
            <w:pPr>
              <w:pStyle w:val="TAC"/>
              <w:keepNext w:val="0"/>
              <w:keepLines w:val="0"/>
              <w:rPr>
                <w:ins w:id="239" w:author="Author"/>
              </w:rPr>
            </w:pPr>
          </w:p>
        </w:tc>
      </w:tr>
      <w:tr w:rsidR="00D17706" w:rsidRPr="00A12A11" w14:paraId="398D908B" w14:textId="77777777" w:rsidTr="004C3543">
        <w:trPr>
          <w:cantSplit/>
          <w:jc w:val="center"/>
          <w:ins w:id="240" w:author="Author"/>
        </w:trPr>
        <w:tc>
          <w:tcPr>
            <w:tcW w:w="1421" w:type="pct"/>
            <w:tcBorders>
              <w:top w:val="nil"/>
              <w:left w:val="single" w:sz="4" w:space="0" w:color="auto"/>
            </w:tcBorders>
          </w:tcPr>
          <w:p w14:paraId="203556B8" w14:textId="77777777" w:rsidR="00D17706" w:rsidRPr="00A12A11" w:rsidRDefault="00D17706" w:rsidP="004C3543">
            <w:pPr>
              <w:pStyle w:val="TAL"/>
              <w:keepNext w:val="0"/>
              <w:keepLines w:val="0"/>
              <w:rPr>
                <w:ins w:id="241" w:author="Author"/>
              </w:rPr>
            </w:pPr>
            <w:ins w:id="242" w:author="Author">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481" w:type="pct"/>
            <w:tcBorders>
              <w:bottom w:val="single" w:sz="4" w:space="0" w:color="auto"/>
            </w:tcBorders>
          </w:tcPr>
          <w:p w14:paraId="394C81D9" w14:textId="77777777" w:rsidR="00D17706" w:rsidRPr="00A12A11" w:rsidRDefault="00D17706" w:rsidP="004C3543">
            <w:pPr>
              <w:pStyle w:val="TAC"/>
              <w:keepNext w:val="0"/>
              <w:keepLines w:val="0"/>
              <w:rPr>
                <w:ins w:id="243" w:author="Author"/>
              </w:rPr>
            </w:pPr>
          </w:p>
        </w:tc>
        <w:tc>
          <w:tcPr>
            <w:tcW w:w="773" w:type="pct"/>
            <w:tcBorders>
              <w:bottom w:val="single" w:sz="4" w:space="0" w:color="auto"/>
            </w:tcBorders>
          </w:tcPr>
          <w:p w14:paraId="471E33BB" w14:textId="77777777" w:rsidR="00D17706" w:rsidRPr="00A12A11" w:rsidRDefault="00D17706" w:rsidP="004C3543">
            <w:pPr>
              <w:pStyle w:val="TAC"/>
              <w:keepNext w:val="0"/>
              <w:keepLines w:val="0"/>
              <w:rPr>
                <w:ins w:id="244" w:author="Author"/>
              </w:rPr>
            </w:pPr>
            <w:ins w:id="245" w:author="Author">
              <w:r w:rsidRPr="00A12A11">
                <w:t>Config</w:t>
              </w:r>
              <w:r>
                <w:rPr>
                  <w:szCs w:val="18"/>
                </w:rPr>
                <w:t xml:space="preserve"> </w:t>
              </w:r>
              <w:r w:rsidRPr="00A12A11">
                <w:rPr>
                  <w:szCs w:val="18"/>
                </w:rPr>
                <w:t>1,2</w:t>
              </w:r>
            </w:ins>
          </w:p>
        </w:tc>
        <w:tc>
          <w:tcPr>
            <w:tcW w:w="1092" w:type="pct"/>
            <w:gridSpan w:val="2"/>
            <w:tcBorders>
              <w:bottom w:val="single" w:sz="4" w:space="0" w:color="auto"/>
            </w:tcBorders>
            <w:vAlign w:val="center"/>
          </w:tcPr>
          <w:p w14:paraId="6CB354DD" w14:textId="77777777" w:rsidR="00D17706" w:rsidRPr="00A12A11" w:rsidRDefault="00D17706" w:rsidP="004C3543">
            <w:pPr>
              <w:pStyle w:val="TAC"/>
              <w:keepNext w:val="0"/>
              <w:keepLines w:val="0"/>
              <w:rPr>
                <w:ins w:id="246" w:author="Author"/>
              </w:rPr>
            </w:pPr>
            <w:ins w:id="247" w:author="Author">
              <w:r w:rsidRPr="00A12A11">
                <w:t>CCR.1.</w:t>
              </w:r>
              <w:r>
                <w:t xml:space="preserve">7 </w:t>
              </w:r>
              <w:r w:rsidRPr="00A12A11">
                <w:t>FDD</w:t>
              </w:r>
              <w:r>
                <w:t xml:space="preserve">  </w:t>
              </w:r>
            </w:ins>
          </w:p>
        </w:tc>
        <w:tc>
          <w:tcPr>
            <w:tcW w:w="1233" w:type="pct"/>
            <w:gridSpan w:val="2"/>
          </w:tcPr>
          <w:p w14:paraId="36CB8A83" w14:textId="77777777" w:rsidR="00D17706" w:rsidRPr="00A12A11" w:rsidRDefault="00D17706" w:rsidP="004C3543">
            <w:pPr>
              <w:pStyle w:val="TAC"/>
              <w:keepNext w:val="0"/>
              <w:keepLines w:val="0"/>
              <w:rPr>
                <w:ins w:id="248" w:author="Author"/>
              </w:rPr>
            </w:pPr>
          </w:p>
        </w:tc>
      </w:tr>
      <w:tr w:rsidR="00D17706" w:rsidRPr="00A12A11" w14:paraId="1AC5AD6C" w14:textId="77777777" w:rsidTr="004C3543">
        <w:trPr>
          <w:cantSplit/>
          <w:jc w:val="center"/>
          <w:ins w:id="249" w:author="Author"/>
        </w:trPr>
        <w:tc>
          <w:tcPr>
            <w:tcW w:w="1421" w:type="pct"/>
            <w:tcBorders>
              <w:left w:val="single" w:sz="4" w:space="0" w:color="auto"/>
              <w:bottom w:val="nil"/>
            </w:tcBorders>
          </w:tcPr>
          <w:p w14:paraId="06EEECE1" w14:textId="77777777" w:rsidR="00D17706" w:rsidRPr="00A12A11" w:rsidRDefault="00D17706" w:rsidP="004C3543">
            <w:pPr>
              <w:pStyle w:val="TAL"/>
              <w:keepNext w:val="0"/>
              <w:keepLines w:val="0"/>
              <w:rPr>
                <w:ins w:id="250" w:author="Author"/>
              </w:rPr>
            </w:pPr>
            <w:ins w:id="251" w:author="Author">
              <w:r w:rsidRPr="00A12A11">
                <w:t>SSB</w:t>
              </w:r>
              <w:r>
                <w:t xml:space="preserve"> </w:t>
              </w:r>
              <w:r w:rsidRPr="00A12A11">
                <w:t>parameters</w:t>
              </w:r>
            </w:ins>
          </w:p>
        </w:tc>
        <w:tc>
          <w:tcPr>
            <w:tcW w:w="481" w:type="pct"/>
            <w:tcBorders>
              <w:bottom w:val="single" w:sz="4" w:space="0" w:color="auto"/>
            </w:tcBorders>
          </w:tcPr>
          <w:p w14:paraId="1702390D" w14:textId="77777777" w:rsidR="00D17706" w:rsidRPr="00A12A11" w:rsidRDefault="00D17706" w:rsidP="004C3543">
            <w:pPr>
              <w:pStyle w:val="TAC"/>
              <w:keepNext w:val="0"/>
              <w:keepLines w:val="0"/>
              <w:rPr>
                <w:ins w:id="252" w:author="Author"/>
              </w:rPr>
            </w:pPr>
          </w:p>
        </w:tc>
        <w:tc>
          <w:tcPr>
            <w:tcW w:w="773" w:type="pct"/>
            <w:tcBorders>
              <w:bottom w:val="single" w:sz="4" w:space="0" w:color="auto"/>
            </w:tcBorders>
          </w:tcPr>
          <w:p w14:paraId="4B535BDF" w14:textId="77777777" w:rsidR="00D17706" w:rsidRPr="00A12A11" w:rsidRDefault="00D17706" w:rsidP="004C3543">
            <w:pPr>
              <w:pStyle w:val="TAC"/>
              <w:keepNext w:val="0"/>
              <w:keepLines w:val="0"/>
              <w:rPr>
                <w:ins w:id="253" w:author="Author"/>
              </w:rPr>
            </w:pPr>
            <w:ins w:id="254" w:author="Author">
              <w:r w:rsidRPr="00A12A11">
                <w:rPr>
                  <w:lang w:eastAsia="zh-CN"/>
                </w:rPr>
                <w:t>Config</w:t>
              </w:r>
              <w:r>
                <w:rPr>
                  <w:lang w:eastAsia="zh-CN"/>
                </w:rPr>
                <w:t xml:space="preserve"> </w:t>
              </w:r>
              <w:r w:rsidRPr="00A12A11">
                <w:rPr>
                  <w:lang w:eastAsia="zh-CN"/>
                </w:rPr>
                <w:t>1,2</w:t>
              </w:r>
            </w:ins>
          </w:p>
        </w:tc>
        <w:tc>
          <w:tcPr>
            <w:tcW w:w="1092" w:type="pct"/>
            <w:gridSpan w:val="2"/>
            <w:tcBorders>
              <w:bottom w:val="single" w:sz="4" w:space="0" w:color="auto"/>
            </w:tcBorders>
          </w:tcPr>
          <w:p w14:paraId="57F86409" w14:textId="77777777" w:rsidR="00D17706" w:rsidRPr="00A12A11" w:rsidRDefault="00D17706" w:rsidP="004C3543">
            <w:pPr>
              <w:pStyle w:val="TAC"/>
              <w:keepNext w:val="0"/>
              <w:keepLines w:val="0"/>
              <w:rPr>
                <w:ins w:id="255" w:author="Author"/>
              </w:rPr>
            </w:pPr>
            <w:ins w:id="256" w:author="Author">
              <w:r w:rsidRPr="00A12A11">
                <w:rPr>
                  <w:lang w:eastAsia="zh-CN"/>
                </w:rPr>
                <w:t>SSB.1</w:t>
              </w:r>
              <w:r>
                <w:rPr>
                  <w:lang w:eastAsia="zh-CN"/>
                </w:rPr>
                <w:t xml:space="preserve">3 </w:t>
              </w:r>
              <w:r w:rsidRPr="00A12A11">
                <w:rPr>
                  <w:lang w:eastAsia="zh-CN"/>
                </w:rPr>
                <w:t>FR1</w:t>
              </w:r>
            </w:ins>
          </w:p>
        </w:tc>
        <w:tc>
          <w:tcPr>
            <w:tcW w:w="1233" w:type="pct"/>
            <w:gridSpan w:val="2"/>
          </w:tcPr>
          <w:p w14:paraId="6F2287EE" w14:textId="77777777" w:rsidR="00D17706" w:rsidRPr="00A12A11" w:rsidRDefault="00D17706" w:rsidP="004C3543">
            <w:pPr>
              <w:pStyle w:val="TAC"/>
              <w:keepNext w:val="0"/>
              <w:keepLines w:val="0"/>
              <w:rPr>
                <w:ins w:id="257" w:author="Author"/>
              </w:rPr>
            </w:pPr>
            <w:ins w:id="258" w:author="Author">
              <w:r w:rsidRPr="00A12A11">
                <w:rPr>
                  <w:lang w:eastAsia="zh-CN"/>
                </w:rPr>
                <w:t>SSB.</w:t>
              </w:r>
              <w:r>
                <w:rPr>
                  <w:lang w:eastAsia="zh-CN"/>
                </w:rPr>
                <w:t xml:space="preserve">13 </w:t>
              </w:r>
              <w:r w:rsidRPr="00A12A11">
                <w:rPr>
                  <w:lang w:eastAsia="zh-CN"/>
                </w:rPr>
                <w:t>FR1</w:t>
              </w:r>
            </w:ins>
          </w:p>
        </w:tc>
      </w:tr>
      <w:tr w:rsidR="00D17706" w:rsidRPr="00A12A11" w14:paraId="2B8997C4" w14:textId="77777777" w:rsidTr="004C3543">
        <w:trPr>
          <w:cantSplit/>
          <w:jc w:val="center"/>
          <w:ins w:id="259" w:author="Author"/>
        </w:trPr>
        <w:tc>
          <w:tcPr>
            <w:tcW w:w="1421" w:type="pct"/>
            <w:tcBorders>
              <w:left w:val="single" w:sz="4" w:space="0" w:color="auto"/>
              <w:bottom w:val="nil"/>
            </w:tcBorders>
          </w:tcPr>
          <w:p w14:paraId="2C9ADABB" w14:textId="77777777" w:rsidR="00D17706" w:rsidRPr="00A12A11" w:rsidRDefault="00D17706" w:rsidP="004C3543">
            <w:pPr>
              <w:pStyle w:val="TAL"/>
              <w:keepNext w:val="0"/>
              <w:keepLines w:val="0"/>
              <w:rPr>
                <w:ins w:id="260" w:author="Author"/>
                <w:bCs/>
              </w:rPr>
            </w:pPr>
            <w:ins w:id="261" w:author="Author">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481" w:type="pct"/>
            <w:tcBorders>
              <w:bottom w:val="single" w:sz="4" w:space="0" w:color="auto"/>
            </w:tcBorders>
          </w:tcPr>
          <w:p w14:paraId="4BC6113F" w14:textId="77777777" w:rsidR="00D17706" w:rsidRPr="00A12A11" w:rsidRDefault="00D17706" w:rsidP="004C3543">
            <w:pPr>
              <w:pStyle w:val="TAC"/>
              <w:keepNext w:val="0"/>
              <w:keepLines w:val="0"/>
              <w:rPr>
                <w:ins w:id="262" w:author="Author"/>
              </w:rPr>
            </w:pPr>
          </w:p>
        </w:tc>
        <w:tc>
          <w:tcPr>
            <w:tcW w:w="773" w:type="pct"/>
            <w:tcBorders>
              <w:bottom w:val="single" w:sz="4" w:space="0" w:color="auto"/>
            </w:tcBorders>
          </w:tcPr>
          <w:p w14:paraId="08908B83" w14:textId="77777777" w:rsidR="00D17706" w:rsidRPr="00A12A11" w:rsidRDefault="00D17706" w:rsidP="004C3543">
            <w:pPr>
              <w:pStyle w:val="TAC"/>
              <w:keepNext w:val="0"/>
              <w:keepLines w:val="0"/>
              <w:rPr>
                <w:ins w:id="263" w:author="Author"/>
              </w:rPr>
            </w:pPr>
            <w:ins w:id="264" w:author="Author">
              <w:r w:rsidRPr="00A12A11">
                <w:t>Config</w:t>
              </w:r>
              <w:r>
                <w:rPr>
                  <w:szCs w:val="18"/>
                </w:rPr>
                <w:t xml:space="preserve"> </w:t>
              </w:r>
              <w:r w:rsidRPr="00A12A11">
                <w:t>1,2</w:t>
              </w:r>
            </w:ins>
          </w:p>
        </w:tc>
        <w:tc>
          <w:tcPr>
            <w:tcW w:w="1092" w:type="pct"/>
            <w:gridSpan w:val="2"/>
            <w:tcBorders>
              <w:bottom w:val="single" w:sz="4" w:space="0" w:color="auto"/>
            </w:tcBorders>
          </w:tcPr>
          <w:p w14:paraId="2C44CA1A" w14:textId="77777777" w:rsidR="00D17706" w:rsidRPr="00A12A11" w:rsidRDefault="00D17706" w:rsidP="004C3543">
            <w:pPr>
              <w:pStyle w:val="TAC"/>
              <w:keepNext w:val="0"/>
              <w:keepLines w:val="0"/>
              <w:rPr>
                <w:ins w:id="265" w:author="Author"/>
              </w:rPr>
            </w:pPr>
            <w:ins w:id="266" w:author="Author">
              <w:r w:rsidRPr="00A12A11">
                <w:t>SMTC.2</w:t>
              </w:r>
            </w:ins>
          </w:p>
        </w:tc>
        <w:tc>
          <w:tcPr>
            <w:tcW w:w="1233" w:type="pct"/>
            <w:gridSpan w:val="2"/>
            <w:tcBorders>
              <w:bottom w:val="single" w:sz="4" w:space="0" w:color="auto"/>
            </w:tcBorders>
          </w:tcPr>
          <w:p w14:paraId="660A130C" w14:textId="77777777" w:rsidR="00D17706" w:rsidRPr="00A12A11" w:rsidRDefault="00D17706" w:rsidP="004C3543">
            <w:pPr>
              <w:pStyle w:val="TAC"/>
              <w:keepNext w:val="0"/>
              <w:keepLines w:val="0"/>
              <w:rPr>
                <w:ins w:id="267" w:author="Author"/>
              </w:rPr>
            </w:pPr>
            <w:ins w:id="268" w:author="Author">
              <w:r w:rsidRPr="00A12A11">
                <w:t>SMTC.</w:t>
              </w:r>
              <w:r>
                <w:t>2</w:t>
              </w:r>
            </w:ins>
          </w:p>
        </w:tc>
      </w:tr>
      <w:tr w:rsidR="00D17706" w:rsidRPr="00A12A11" w14:paraId="78E81800" w14:textId="77777777" w:rsidTr="004C3543">
        <w:trPr>
          <w:cantSplit/>
          <w:jc w:val="center"/>
          <w:ins w:id="269" w:author="Author"/>
        </w:trPr>
        <w:tc>
          <w:tcPr>
            <w:tcW w:w="1421" w:type="pct"/>
            <w:tcBorders>
              <w:bottom w:val="single" w:sz="4" w:space="0" w:color="auto"/>
            </w:tcBorders>
          </w:tcPr>
          <w:p w14:paraId="588FFCF7" w14:textId="77777777" w:rsidR="00D17706" w:rsidRPr="00A12A11" w:rsidRDefault="00D17706" w:rsidP="004C3543">
            <w:pPr>
              <w:pStyle w:val="TAL"/>
              <w:keepNext w:val="0"/>
              <w:keepLines w:val="0"/>
              <w:rPr>
                <w:ins w:id="270" w:author="Author"/>
              </w:rPr>
            </w:pPr>
            <w:ins w:id="271" w:author="Author">
              <w:r w:rsidRPr="00A12A11">
                <w:rPr>
                  <w:rFonts w:eastAsia="Calibri"/>
                  <w:position w:val="-12"/>
                  <w:szCs w:val="22"/>
                </w:rPr>
                <w:object w:dxaOrig="405" w:dyaOrig="345" w14:anchorId="2A43F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2" o:title=""/>
                  </v:shape>
                  <o:OLEObject Type="Embed" ProgID="Equation.3" ShapeID="_x0000_i1025" DrawAspect="Content" ObjectID="_1824036833" r:id="rId13"/>
                </w:object>
              </w:r>
            </w:ins>
            <w:ins w:id="272" w:author="Author">
              <w:r w:rsidRPr="00A12A11">
                <w:rPr>
                  <w:vertAlign w:val="superscript"/>
                </w:rPr>
                <w:t>Note2</w:t>
              </w:r>
            </w:ins>
          </w:p>
        </w:tc>
        <w:tc>
          <w:tcPr>
            <w:tcW w:w="481" w:type="pct"/>
            <w:tcBorders>
              <w:bottom w:val="single" w:sz="4" w:space="0" w:color="auto"/>
            </w:tcBorders>
          </w:tcPr>
          <w:p w14:paraId="26E86381" w14:textId="77777777" w:rsidR="00D17706" w:rsidRPr="00A12A11" w:rsidRDefault="00D17706" w:rsidP="004C3543">
            <w:pPr>
              <w:pStyle w:val="TAC"/>
              <w:keepNext w:val="0"/>
              <w:keepLines w:val="0"/>
              <w:rPr>
                <w:ins w:id="273" w:author="Author"/>
              </w:rPr>
            </w:pPr>
            <w:ins w:id="274" w:author="Author">
              <w:r w:rsidRPr="00A12A11">
                <w:t>dBm/15</w:t>
              </w:r>
              <w:r>
                <w:t xml:space="preserve"> kHz</w:t>
              </w:r>
            </w:ins>
          </w:p>
        </w:tc>
        <w:tc>
          <w:tcPr>
            <w:tcW w:w="773" w:type="pct"/>
          </w:tcPr>
          <w:p w14:paraId="3C3E0230" w14:textId="77777777" w:rsidR="00D17706" w:rsidRPr="00A12A11" w:rsidRDefault="00D17706" w:rsidP="004C3543">
            <w:pPr>
              <w:pStyle w:val="TAC"/>
              <w:keepNext w:val="0"/>
              <w:keepLines w:val="0"/>
              <w:rPr>
                <w:ins w:id="275" w:author="Author"/>
              </w:rPr>
            </w:pPr>
            <w:ins w:id="276" w:author="Author">
              <w:r w:rsidRPr="00A12A11">
                <w:t>Config</w:t>
              </w:r>
              <w:r>
                <w:t xml:space="preserve"> </w:t>
              </w:r>
              <w:r w:rsidRPr="00A12A11">
                <w:t>1,2</w:t>
              </w:r>
            </w:ins>
          </w:p>
        </w:tc>
        <w:tc>
          <w:tcPr>
            <w:tcW w:w="1092" w:type="pct"/>
            <w:gridSpan w:val="2"/>
          </w:tcPr>
          <w:p w14:paraId="31E6B95D" w14:textId="77777777" w:rsidR="00D17706" w:rsidRPr="00A12A11" w:rsidRDefault="00D17706" w:rsidP="004C3543">
            <w:pPr>
              <w:pStyle w:val="TAC"/>
              <w:keepNext w:val="0"/>
              <w:keepLines w:val="0"/>
              <w:rPr>
                <w:ins w:id="277" w:author="Author"/>
              </w:rPr>
            </w:pPr>
            <w:ins w:id="278" w:author="Author">
              <w:r w:rsidRPr="00A12A11">
                <w:t>-98</w:t>
              </w:r>
            </w:ins>
          </w:p>
        </w:tc>
        <w:tc>
          <w:tcPr>
            <w:tcW w:w="1233" w:type="pct"/>
            <w:gridSpan w:val="2"/>
          </w:tcPr>
          <w:p w14:paraId="7B61FB06" w14:textId="77777777" w:rsidR="00D17706" w:rsidRPr="00A12A11" w:rsidRDefault="00D17706" w:rsidP="004C3543">
            <w:pPr>
              <w:pStyle w:val="TAC"/>
              <w:keepNext w:val="0"/>
              <w:keepLines w:val="0"/>
              <w:rPr>
                <w:ins w:id="279" w:author="Author"/>
              </w:rPr>
            </w:pPr>
            <w:ins w:id="280" w:author="Author">
              <w:r w:rsidRPr="00A12A11">
                <w:t>-98</w:t>
              </w:r>
            </w:ins>
          </w:p>
        </w:tc>
      </w:tr>
      <w:tr w:rsidR="00D17706" w:rsidRPr="00A12A11" w14:paraId="2E56B19C" w14:textId="77777777" w:rsidTr="004C3543">
        <w:trPr>
          <w:cantSplit/>
          <w:jc w:val="center"/>
          <w:ins w:id="281" w:author="Author"/>
        </w:trPr>
        <w:tc>
          <w:tcPr>
            <w:tcW w:w="1421" w:type="pct"/>
            <w:tcBorders>
              <w:bottom w:val="nil"/>
            </w:tcBorders>
          </w:tcPr>
          <w:p w14:paraId="7AEDBDE5" w14:textId="77777777" w:rsidR="00D17706" w:rsidRPr="00A12A11" w:rsidRDefault="00D17706" w:rsidP="004C3543">
            <w:pPr>
              <w:pStyle w:val="TAL"/>
              <w:keepNext w:val="0"/>
              <w:keepLines w:val="0"/>
              <w:rPr>
                <w:ins w:id="282" w:author="Author"/>
              </w:rPr>
            </w:pPr>
            <w:ins w:id="283" w:author="Author">
              <w:r w:rsidRPr="00A12A11">
                <w:rPr>
                  <w:rFonts w:eastAsia="Calibri"/>
                  <w:position w:val="-12"/>
                  <w:szCs w:val="22"/>
                </w:rPr>
                <w:object w:dxaOrig="405" w:dyaOrig="345" w14:anchorId="0C1366A5">
                  <v:shape id="_x0000_i1026" type="#_x0000_t75" style="width:20.25pt;height:15.75pt" o:ole="" fillcolor="window">
                    <v:imagedata r:id="rId12" o:title=""/>
                  </v:shape>
                  <o:OLEObject Type="Embed" ProgID="Equation.3" ShapeID="_x0000_i1026" DrawAspect="Content" ObjectID="_1824036834" r:id="rId14"/>
                </w:object>
              </w:r>
            </w:ins>
            <w:ins w:id="284" w:author="Author">
              <w:r w:rsidRPr="00A12A11">
                <w:rPr>
                  <w:vertAlign w:val="superscript"/>
                </w:rPr>
                <w:t>Note2</w:t>
              </w:r>
            </w:ins>
          </w:p>
        </w:tc>
        <w:tc>
          <w:tcPr>
            <w:tcW w:w="481" w:type="pct"/>
            <w:tcBorders>
              <w:bottom w:val="nil"/>
            </w:tcBorders>
          </w:tcPr>
          <w:p w14:paraId="0D9AEAD0" w14:textId="77777777" w:rsidR="00D17706" w:rsidRPr="00A12A11" w:rsidRDefault="00D17706" w:rsidP="004C3543">
            <w:pPr>
              <w:pStyle w:val="TAC"/>
              <w:keepNext w:val="0"/>
              <w:keepLines w:val="0"/>
              <w:rPr>
                <w:ins w:id="285" w:author="Author"/>
              </w:rPr>
            </w:pPr>
            <w:ins w:id="286" w:author="Author">
              <w:r w:rsidRPr="00A12A11">
                <w:t>dBm/SCS</w:t>
              </w:r>
            </w:ins>
          </w:p>
        </w:tc>
        <w:tc>
          <w:tcPr>
            <w:tcW w:w="773" w:type="pct"/>
          </w:tcPr>
          <w:p w14:paraId="0B2EE157" w14:textId="77777777" w:rsidR="00D17706" w:rsidRPr="00A12A11" w:rsidRDefault="00D17706" w:rsidP="004C3543">
            <w:pPr>
              <w:pStyle w:val="TAC"/>
              <w:keepNext w:val="0"/>
              <w:keepLines w:val="0"/>
              <w:rPr>
                <w:ins w:id="287" w:author="Author"/>
              </w:rPr>
            </w:pPr>
            <w:ins w:id="288" w:author="Author">
              <w:r w:rsidRPr="00A12A11">
                <w:t>Config</w:t>
              </w:r>
              <w:r>
                <w:t xml:space="preserve"> </w:t>
              </w:r>
              <w:r w:rsidRPr="00A12A11">
                <w:t>1,2</w:t>
              </w:r>
            </w:ins>
          </w:p>
        </w:tc>
        <w:tc>
          <w:tcPr>
            <w:tcW w:w="1092" w:type="pct"/>
            <w:gridSpan w:val="2"/>
          </w:tcPr>
          <w:p w14:paraId="20878DCA" w14:textId="77777777" w:rsidR="00D17706" w:rsidRPr="00A12A11" w:rsidRDefault="00D17706" w:rsidP="004C3543">
            <w:pPr>
              <w:pStyle w:val="TAC"/>
              <w:keepNext w:val="0"/>
              <w:keepLines w:val="0"/>
              <w:rPr>
                <w:ins w:id="289" w:author="Author"/>
              </w:rPr>
            </w:pPr>
            <w:ins w:id="290" w:author="Author">
              <w:r w:rsidRPr="00A12A11">
                <w:t>-98</w:t>
              </w:r>
            </w:ins>
          </w:p>
        </w:tc>
        <w:tc>
          <w:tcPr>
            <w:tcW w:w="1233" w:type="pct"/>
            <w:gridSpan w:val="2"/>
          </w:tcPr>
          <w:p w14:paraId="0B57474B" w14:textId="77777777" w:rsidR="00D17706" w:rsidRPr="00A12A11" w:rsidRDefault="00D17706" w:rsidP="004C3543">
            <w:pPr>
              <w:pStyle w:val="TAC"/>
              <w:keepNext w:val="0"/>
              <w:keepLines w:val="0"/>
              <w:rPr>
                <w:ins w:id="291" w:author="Author"/>
              </w:rPr>
            </w:pPr>
            <w:ins w:id="292" w:author="Author">
              <w:r w:rsidRPr="00A12A11">
                <w:t>-98</w:t>
              </w:r>
            </w:ins>
          </w:p>
        </w:tc>
      </w:tr>
      <w:tr w:rsidR="00D17706" w:rsidRPr="00A12A11" w14:paraId="124EBD11" w14:textId="77777777" w:rsidTr="004C3543">
        <w:trPr>
          <w:cantSplit/>
          <w:jc w:val="center"/>
          <w:ins w:id="293" w:author="Author"/>
        </w:trPr>
        <w:tc>
          <w:tcPr>
            <w:tcW w:w="1421" w:type="pct"/>
            <w:tcBorders>
              <w:bottom w:val="nil"/>
            </w:tcBorders>
          </w:tcPr>
          <w:p w14:paraId="4EE86B56" w14:textId="77777777" w:rsidR="00D17706" w:rsidRPr="00A12A11" w:rsidRDefault="00D17706" w:rsidP="004C3543">
            <w:pPr>
              <w:pStyle w:val="TAL"/>
              <w:keepNext w:val="0"/>
              <w:keepLines w:val="0"/>
              <w:rPr>
                <w:ins w:id="294" w:author="Author"/>
                <w:rFonts w:cs="v4.2.0"/>
              </w:rPr>
            </w:pPr>
            <w:ins w:id="295" w:author="Autho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481" w:type="pct"/>
            <w:tcBorders>
              <w:bottom w:val="nil"/>
            </w:tcBorders>
          </w:tcPr>
          <w:p w14:paraId="456AAEE3" w14:textId="77777777" w:rsidR="00D17706" w:rsidRPr="00A12A11" w:rsidRDefault="00D17706" w:rsidP="004C3543">
            <w:pPr>
              <w:pStyle w:val="TAC"/>
              <w:keepNext w:val="0"/>
              <w:keepLines w:val="0"/>
              <w:rPr>
                <w:ins w:id="296" w:author="Author"/>
              </w:rPr>
            </w:pPr>
            <w:ins w:id="297" w:author="Author">
              <w:r w:rsidRPr="00A12A11">
                <w:t>dBm/SCS</w:t>
              </w:r>
            </w:ins>
          </w:p>
        </w:tc>
        <w:tc>
          <w:tcPr>
            <w:tcW w:w="773" w:type="pct"/>
          </w:tcPr>
          <w:p w14:paraId="28C422D7" w14:textId="77777777" w:rsidR="00D17706" w:rsidRPr="00A12A11" w:rsidRDefault="00D17706" w:rsidP="004C3543">
            <w:pPr>
              <w:pStyle w:val="TAC"/>
              <w:keepNext w:val="0"/>
              <w:keepLines w:val="0"/>
              <w:rPr>
                <w:ins w:id="298" w:author="Author"/>
              </w:rPr>
            </w:pPr>
            <w:ins w:id="299" w:author="Author">
              <w:r w:rsidRPr="00A12A11">
                <w:t>Config</w:t>
              </w:r>
              <w:r>
                <w:t xml:space="preserve"> </w:t>
              </w:r>
              <w:r w:rsidRPr="00A12A11">
                <w:t>1,2</w:t>
              </w:r>
            </w:ins>
          </w:p>
        </w:tc>
        <w:tc>
          <w:tcPr>
            <w:tcW w:w="548" w:type="pct"/>
          </w:tcPr>
          <w:p w14:paraId="07796CEC" w14:textId="77777777" w:rsidR="00D17706" w:rsidRPr="00A12A11" w:rsidRDefault="00D17706" w:rsidP="004C3543">
            <w:pPr>
              <w:pStyle w:val="TAC"/>
              <w:keepNext w:val="0"/>
              <w:keepLines w:val="0"/>
              <w:rPr>
                <w:ins w:id="300" w:author="Author"/>
              </w:rPr>
            </w:pPr>
            <w:ins w:id="301" w:author="Author">
              <w:r w:rsidRPr="00A12A11">
                <w:t>-94</w:t>
              </w:r>
            </w:ins>
          </w:p>
        </w:tc>
        <w:tc>
          <w:tcPr>
            <w:tcW w:w="544" w:type="pct"/>
          </w:tcPr>
          <w:p w14:paraId="585452E7" w14:textId="77777777" w:rsidR="00D17706" w:rsidRPr="00A12A11" w:rsidRDefault="00D17706" w:rsidP="004C3543">
            <w:pPr>
              <w:pStyle w:val="TAC"/>
              <w:keepNext w:val="0"/>
              <w:keepLines w:val="0"/>
              <w:rPr>
                <w:ins w:id="302" w:author="Author"/>
              </w:rPr>
            </w:pPr>
            <w:ins w:id="303" w:author="Author">
              <w:r w:rsidRPr="00A12A11">
                <w:t>-94</w:t>
              </w:r>
            </w:ins>
          </w:p>
        </w:tc>
        <w:tc>
          <w:tcPr>
            <w:tcW w:w="553" w:type="pct"/>
          </w:tcPr>
          <w:p w14:paraId="35FD5876" w14:textId="77777777" w:rsidR="00D17706" w:rsidRPr="00A12A11" w:rsidRDefault="00D17706" w:rsidP="004C3543">
            <w:pPr>
              <w:pStyle w:val="TAC"/>
              <w:keepNext w:val="0"/>
              <w:keepLines w:val="0"/>
              <w:rPr>
                <w:ins w:id="304" w:author="Author"/>
              </w:rPr>
            </w:pPr>
            <w:ins w:id="305" w:author="Author">
              <w:r w:rsidRPr="00A12A11">
                <w:t>-Infinity</w:t>
              </w:r>
            </w:ins>
          </w:p>
        </w:tc>
        <w:tc>
          <w:tcPr>
            <w:tcW w:w="680" w:type="pct"/>
          </w:tcPr>
          <w:p w14:paraId="533779F6" w14:textId="77777777" w:rsidR="00D17706" w:rsidRPr="00A12A11" w:rsidRDefault="00D17706" w:rsidP="004C3543">
            <w:pPr>
              <w:pStyle w:val="TAC"/>
              <w:keepNext w:val="0"/>
              <w:keepLines w:val="0"/>
              <w:rPr>
                <w:ins w:id="306" w:author="Author"/>
              </w:rPr>
            </w:pPr>
            <w:ins w:id="307" w:author="Author">
              <w:r w:rsidRPr="00A12A11">
                <w:t>-91</w:t>
              </w:r>
            </w:ins>
          </w:p>
        </w:tc>
      </w:tr>
      <w:tr w:rsidR="00D17706" w:rsidRPr="00A12A11" w14:paraId="1D49E87D" w14:textId="77777777" w:rsidTr="004C3543">
        <w:trPr>
          <w:cantSplit/>
          <w:jc w:val="center"/>
          <w:ins w:id="308" w:author="Author"/>
        </w:trPr>
        <w:tc>
          <w:tcPr>
            <w:tcW w:w="1421" w:type="pct"/>
          </w:tcPr>
          <w:p w14:paraId="71B801D3" w14:textId="77777777" w:rsidR="00D17706" w:rsidRPr="00A12A11" w:rsidRDefault="00D17706" w:rsidP="004C3543">
            <w:pPr>
              <w:pStyle w:val="TAL"/>
              <w:keepNext w:val="0"/>
              <w:keepLines w:val="0"/>
              <w:rPr>
                <w:ins w:id="309" w:author="Author"/>
              </w:rPr>
            </w:pPr>
            <w:ins w:id="310" w:author="Author">
              <w:r w:rsidRPr="00A12A11">
                <w:rPr>
                  <w:position w:val="-12"/>
                </w:rPr>
                <w:object w:dxaOrig="620" w:dyaOrig="380" w14:anchorId="5F557951">
                  <v:shape id="_x0000_i1027" type="#_x0000_t75" style="width:19.5pt;height:15.75pt" o:ole="" fillcolor="window">
                    <v:imagedata r:id="rId15" o:title=""/>
                  </v:shape>
                  <o:OLEObject Type="Embed" ProgID="Equation.3" ShapeID="_x0000_i1027" DrawAspect="Content" ObjectID="_1824036835" r:id="rId16"/>
                </w:object>
              </w:r>
            </w:ins>
          </w:p>
        </w:tc>
        <w:tc>
          <w:tcPr>
            <w:tcW w:w="481" w:type="pct"/>
          </w:tcPr>
          <w:p w14:paraId="3B2AF4E3" w14:textId="77777777" w:rsidR="00D17706" w:rsidRPr="00A12A11" w:rsidRDefault="00D17706" w:rsidP="004C3543">
            <w:pPr>
              <w:pStyle w:val="TAC"/>
              <w:keepNext w:val="0"/>
              <w:keepLines w:val="0"/>
              <w:rPr>
                <w:ins w:id="311" w:author="Author"/>
              </w:rPr>
            </w:pPr>
            <w:ins w:id="312" w:author="Author">
              <w:r w:rsidRPr="00A12A11">
                <w:t>dB</w:t>
              </w:r>
            </w:ins>
          </w:p>
        </w:tc>
        <w:tc>
          <w:tcPr>
            <w:tcW w:w="773" w:type="pct"/>
          </w:tcPr>
          <w:p w14:paraId="7A017E68" w14:textId="77777777" w:rsidR="00D17706" w:rsidRPr="00A12A11" w:rsidRDefault="00D17706" w:rsidP="004C3543">
            <w:pPr>
              <w:pStyle w:val="TAC"/>
              <w:keepNext w:val="0"/>
              <w:keepLines w:val="0"/>
              <w:rPr>
                <w:ins w:id="313" w:author="Author"/>
              </w:rPr>
            </w:pPr>
            <w:ins w:id="314" w:author="Author">
              <w:r w:rsidRPr="00A12A11">
                <w:t>Config</w:t>
              </w:r>
              <w:r>
                <w:t xml:space="preserve"> </w:t>
              </w:r>
              <w:r w:rsidRPr="00A12A11">
                <w:t>1,2</w:t>
              </w:r>
            </w:ins>
          </w:p>
        </w:tc>
        <w:tc>
          <w:tcPr>
            <w:tcW w:w="548" w:type="pct"/>
          </w:tcPr>
          <w:p w14:paraId="265B42BC" w14:textId="77777777" w:rsidR="00D17706" w:rsidRPr="00A12A11" w:rsidDel="004B51DC" w:rsidRDefault="00D17706" w:rsidP="004C3543">
            <w:pPr>
              <w:pStyle w:val="TAC"/>
              <w:keepNext w:val="0"/>
              <w:keepLines w:val="0"/>
              <w:rPr>
                <w:ins w:id="315" w:author="Author"/>
              </w:rPr>
            </w:pPr>
            <w:ins w:id="316" w:author="Author">
              <w:r w:rsidRPr="00A12A11">
                <w:t>4</w:t>
              </w:r>
            </w:ins>
          </w:p>
        </w:tc>
        <w:tc>
          <w:tcPr>
            <w:tcW w:w="544" w:type="pct"/>
          </w:tcPr>
          <w:p w14:paraId="161BEFF4" w14:textId="77777777" w:rsidR="00D17706" w:rsidRPr="00A12A11" w:rsidDel="004B51DC" w:rsidRDefault="00D17706" w:rsidP="004C3543">
            <w:pPr>
              <w:pStyle w:val="TAC"/>
              <w:keepNext w:val="0"/>
              <w:keepLines w:val="0"/>
              <w:rPr>
                <w:ins w:id="317" w:author="Author"/>
              </w:rPr>
            </w:pPr>
            <w:ins w:id="318" w:author="Author">
              <w:r w:rsidRPr="00A12A11">
                <w:t>4</w:t>
              </w:r>
            </w:ins>
          </w:p>
        </w:tc>
        <w:tc>
          <w:tcPr>
            <w:tcW w:w="553" w:type="pct"/>
          </w:tcPr>
          <w:p w14:paraId="48D12C52" w14:textId="77777777" w:rsidR="00D17706" w:rsidRPr="00A12A11" w:rsidDel="00B36E6D" w:rsidRDefault="00D17706" w:rsidP="004C3543">
            <w:pPr>
              <w:pStyle w:val="TAC"/>
              <w:keepNext w:val="0"/>
              <w:keepLines w:val="0"/>
              <w:rPr>
                <w:ins w:id="319" w:author="Author"/>
              </w:rPr>
            </w:pPr>
            <w:ins w:id="320" w:author="Author">
              <w:r w:rsidRPr="00A12A11">
                <w:t>-Infinity</w:t>
              </w:r>
            </w:ins>
          </w:p>
        </w:tc>
        <w:tc>
          <w:tcPr>
            <w:tcW w:w="680" w:type="pct"/>
          </w:tcPr>
          <w:p w14:paraId="1B9E26F9" w14:textId="77777777" w:rsidR="00D17706" w:rsidRPr="00A12A11" w:rsidDel="004B51DC" w:rsidRDefault="00D17706" w:rsidP="004C3543">
            <w:pPr>
              <w:pStyle w:val="TAC"/>
              <w:keepNext w:val="0"/>
              <w:keepLines w:val="0"/>
              <w:rPr>
                <w:ins w:id="321" w:author="Author"/>
              </w:rPr>
            </w:pPr>
            <w:ins w:id="322" w:author="Author">
              <w:r w:rsidRPr="00A12A11">
                <w:t>7</w:t>
              </w:r>
            </w:ins>
          </w:p>
        </w:tc>
      </w:tr>
      <w:tr w:rsidR="00D17706" w:rsidRPr="00A12A11" w14:paraId="34EAA4E1" w14:textId="77777777" w:rsidTr="004C3543">
        <w:trPr>
          <w:cantSplit/>
          <w:jc w:val="center"/>
          <w:ins w:id="323" w:author="Author"/>
        </w:trPr>
        <w:tc>
          <w:tcPr>
            <w:tcW w:w="1421" w:type="pct"/>
            <w:tcBorders>
              <w:bottom w:val="single" w:sz="4" w:space="0" w:color="auto"/>
            </w:tcBorders>
          </w:tcPr>
          <w:p w14:paraId="3768C892" w14:textId="77777777" w:rsidR="00D17706" w:rsidRPr="00A12A11" w:rsidRDefault="00D17706" w:rsidP="004C3543">
            <w:pPr>
              <w:pStyle w:val="TAL"/>
              <w:keepNext w:val="0"/>
              <w:keepLines w:val="0"/>
              <w:rPr>
                <w:ins w:id="324" w:author="Author"/>
              </w:rPr>
            </w:pPr>
            <w:ins w:id="325" w:author="Author">
              <w:r w:rsidRPr="00A12A11">
                <w:rPr>
                  <w:position w:val="-12"/>
                </w:rPr>
                <w:object w:dxaOrig="800" w:dyaOrig="380" w14:anchorId="6D1C0D29">
                  <v:shape id="_x0000_i1028" type="#_x0000_t75" style="width:30.75pt;height:15.75pt" o:ole="" fillcolor="window">
                    <v:imagedata r:id="rId17" o:title=""/>
                  </v:shape>
                  <o:OLEObject Type="Embed" ProgID="Equation.3" ShapeID="_x0000_i1028" DrawAspect="Content" ObjectID="_1824036836" r:id="rId18"/>
                </w:object>
              </w:r>
            </w:ins>
          </w:p>
        </w:tc>
        <w:tc>
          <w:tcPr>
            <w:tcW w:w="481" w:type="pct"/>
          </w:tcPr>
          <w:p w14:paraId="49E3559E" w14:textId="77777777" w:rsidR="00D17706" w:rsidRPr="00A12A11" w:rsidRDefault="00D17706" w:rsidP="004C3543">
            <w:pPr>
              <w:pStyle w:val="TAC"/>
              <w:keepNext w:val="0"/>
              <w:keepLines w:val="0"/>
              <w:rPr>
                <w:ins w:id="326" w:author="Author"/>
              </w:rPr>
            </w:pPr>
            <w:ins w:id="327" w:author="Author">
              <w:r w:rsidRPr="00A12A11">
                <w:t>dB</w:t>
              </w:r>
            </w:ins>
          </w:p>
        </w:tc>
        <w:tc>
          <w:tcPr>
            <w:tcW w:w="773" w:type="pct"/>
          </w:tcPr>
          <w:p w14:paraId="31585A4D" w14:textId="77777777" w:rsidR="00D17706" w:rsidRPr="00A12A11" w:rsidRDefault="00D17706" w:rsidP="004C3543">
            <w:pPr>
              <w:pStyle w:val="TAC"/>
              <w:keepNext w:val="0"/>
              <w:keepLines w:val="0"/>
              <w:rPr>
                <w:ins w:id="328" w:author="Author"/>
              </w:rPr>
            </w:pPr>
            <w:ins w:id="329" w:author="Author">
              <w:r w:rsidRPr="00A12A11">
                <w:t>Config</w:t>
              </w:r>
              <w:r>
                <w:t xml:space="preserve"> </w:t>
              </w:r>
              <w:r w:rsidRPr="00A12A11">
                <w:t>1,2</w:t>
              </w:r>
            </w:ins>
          </w:p>
        </w:tc>
        <w:tc>
          <w:tcPr>
            <w:tcW w:w="548" w:type="pct"/>
          </w:tcPr>
          <w:p w14:paraId="258D15E3" w14:textId="77777777" w:rsidR="00D17706" w:rsidRPr="00A12A11" w:rsidDel="004B51DC" w:rsidRDefault="00D17706" w:rsidP="004C3543">
            <w:pPr>
              <w:pStyle w:val="TAC"/>
              <w:keepNext w:val="0"/>
              <w:keepLines w:val="0"/>
              <w:rPr>
                <w:ins w:id="330" w:author="Author"/>
              </w:rPr>
            </w:pPr>
            <w:ins w:id="331" w:author="Author">
              <w:r w:rsidRPr="00A12A11">
                <w:t>4</w:t>
              </w:r>
            </w:ins>
          </w:p>
        </w:tc>
        <w:tc>
          <w:tcPr>
            <w:tcW w:w="544" w:type="pct"/>
          </w:tcPr>
          <w:p w14:paraId="308D7E1B" w14:textId="77777777" w:rsidR="00D17706" w:rsidRPr="00A12A11" w:rsidDel="004B51DC" w:rsidRDefault="00D17706" w:rsidP="004C3543">
            <w:pPr>
              <w:pStyle w:val="TAC"/>
              <w:keepNext w:val="0"/>
              <w:keepLines w:val="0"/>
              <w:rPr>
                <w:ins w:id="332" w:author="Author"/>
              </w:rPr>
            </w:pPr>
            <w:ins w:id="333" w:author="Author">
              <w:r w:rsidRPr="00A12A11">
                <w:t>4</w:t>
              </w:r>
            </w:ins>
          </w:p>
        </w:tc>
        <w:tc>
          <w:tcPr>
            <w:tcW w:w="553" w:type="pct"/>
          </w:tcPr>
          <w:p w14:paraId="3F2BA714" w14:textId="77777777" w:rsidR="00D17706" w:rsidRPr="00A12A11" w:rsidDel="00B36E6D" w:rsidRDefault="00D17706" w:rsidP="004C3543">
            <w:pPr>
              <w:pStyle w:val="TAC"/>
              <w:keepNext w:val="0"/>
              <w:keepLines w:val="0"/>
              <w:rPr>
                <w:ins w:id="334" w:author="Author"/>
              </w:rPr>
            </w:pPr>
            <w:ins w:id="335" w:author="Author">
              <w:r w:rsidRPr="00A12A11">
                <w:t>-Infinity</w:t>
              </w:r>
            </w:ins>
          </w:p>
        </w:tc>
        <w:tc>
          <w:tcPr>
            <w:tcW w:w="680" w:type="pct"/>
          </w:tcPr>
          <w:p w14:paraId="08B578DE" w14:textId="77777777" w:rsidR="00D17706" w:rsidRPr="00A12A11" w:rsidDel="004B51DC" w:rsidRDefault="00D17706" w:rsidP="004C3543">
            <w:pPr>
              <w:pStyle w:val="TAC"/>
              <w:keepNext w:val="0"/>
              <w:keepLines w:val="0"/>
              <w:rPr>
                <w:ins w:id="336" w:author="Author"/>
              </w:rPr>
            </w:pPr>
            <w:ins w:id="337" w:author="Author">
              <w:r w:rsidRPr="00A12A11">
                <w:t>7</w:t>
              </w:r>
            </w:ins>
          </w:p>
        </w:tc>
      </w:tr>
      <w:tr w:rsidR="00D17706" w:rsidRPr="00A12A11" w14:paraId="65157896" w14:textId="77777777" w:rsidTr="004C3543">
        <w:trPr>
          <w:cantSplit/>
          <w:jc w:val="center"/>
          <w:ins w:id="338" w:author="Author"/>
        </w:trPr>
        <w:tc>
          <w:tcPr>
            <w:tcW w:w="1421" w:type="pct"/>
            <w:tcBorders>
              <w:bottom w:val="nil"/>
            </w:tcBorders>
          </w:tcPr>
          <w:p w14:paraId="28C4297A" w14:textId="77777777" w:rsidR="00D17706" w:rsidRPr="00A12A11" w:rsidRDefault="00D17706" w:rsidP="004C3543">
            <w:pPr>
              <w:pStyle w:val="TAL"/>
              <w:keepNext w:val="0"/>
              <w:keepLines w:val="0"/>
              <w:rPr>
                <w:ins w:id="339" w:author="Author"/>
                <w:rFonts w:cs="Arial"/>
                <w:szCs w:val="18"/>
              </w:rPr>
            </w:pPr>
            <w:ins w:id="340" w:author="Author">
              <w:r w:rsidRPr="00A12A11">
                <w:rPr>
                  <w:rFonts w:cs="Arial"/>
                  <w:szCs w:val="18"/>
                </w:rPr>
                <w:t>Io</w:t>
              </w:r>
              <w:r w:rsidRPr="00A12A11">
                <w:rPr>
                  <w:rFonts w:cs="Arial"/>
                  <w:szCs w:val="18"/>
                  <w:vertAlign w:val="superscript"/>
                </w:rPr>
                <w:t>Note3</w:t>
              </w:r>
            </w:ins>
          </w:p>
        </w:tc>
        <w:tc>
          <w:tcPr>
            <w:tcW w:w="481" w:type="pct"/>
          </w:tcPr>
          <w:p w14:paraId="0877E9B7" w14:textId="77777777" w:rsidR="00D17706" w:rsidRPr="00A12A11" w:rsidRDefault="00D17706" w:rsidP="004C3543">
            <w:pPr>
              <w:pStyle w:val="TAC"/>
              <w:keepNext w:val="0"/>
              <w:keepLines w:val="0"/>
              <w:rPr>
                <w:ins w:id="341" w:author="Author"/>
                <w:rFonts w:cs="Arial"/>
                <w:szCs w:val="18"/>
              </w:rPr>
            </w:pPr>
            <w:ins w:id="342" w:author="Author">
              <w:r w:rsidRPr="00A12A11">
                <w:rPr>
                  <w:rFonts w:cs="Arial"/>
                  <w:szCs w:val="18"/>
                </w:rPr>
                <w:t>dBm/</w:t>
              </w:r>
              <w:r>
                <w:rPr>
                  <w:rFonts w:cs="Arial"/>
                  <w:szCs w:val="18"/>
                </w:rPr>
                <w:t>2.7 MHz</w:t>
              </w:r>
            </w:ins>
          </w:p>
        </w:tc>
        <w:tc>
          <w:tcPr>
            <w:tcW w:w="773" w:type="pct"/>
          </w:tcPr>
          <w:p w14:paraId="7B4DD463" w14:textId="77777777" w:rsidR="00D17706" w:rsidRPr="00A12A11" w:rsidRDefault="00D17706" w:rsidP="004C3543">
            <w:pPr>
              <w:pStyle w:val="TAC"/>
              <w:keepNext w:val="0"/>
              <w:keepLines w:val="0"/>
              <w:rPr>
                <w:ins w:id="343" w:author="Author"/>
                <w:rFonts w:cs="Arial"/>
                <w:szCs w:val="18"/>
              </w:rPr>
            </w:pPr>
            <w:ins w:id="344" w:author="Author">
              <w:r w:rsidRPr="00A12A11">
                <w:t>Config</w:t>
              </w:r>
              <w:r>
                <w:t xml:space="preserve"> </w:t>
              </w:r>
              <w:r w:rsidRPr="00A12A11">
                <w:t>1,2</w:t>
              </w:r>
            </w:ins>
          </w:p>
        </w:tc>
        <w:tc>
          <w:tcPr>
            <w:tcW w:w="548" w:type="pct"/>
          </w:tcPr>
          <w:p w14:paraId="73D9E208" w14:textId="77777777" w:rsidR="00D17706" w:rsidRPr="00A12A11" w:rsidRDefault="00D17706" w:rsidP="004C3543">
            <w:pPr>
              <w:pStyle w:val="TAC"/>
              <w:keepNext w:val="0"/>
              <w:keepLines w:val="0"/>
              <w:rPr>
                <w:ins w:id="345" w:author="Author"/>
                <w:rFonts w:cs="Arial"/>
                <w:szCs w:val="18"/>
              </w:rPr>
            </w:pPr>
            <w:ins w:id="346" w:author="Author">
              <w:r w:rsidRPr="00A12A11">
                <w:rPr>
                  <w:rFonts w:cs="Arial"/>
                  <w:szCs w:val="18"/>
                </w:rPr>
                <w:t>-</w:t>
              </w:r>
              <w:r>
                <w:rPr>
                  <w:rFonts w:cs="Arial"/>
                  <w:szCs w:val="18"/>
                </w:rPr>
                <w:t>69.99</w:t>
              </w:r>
            </w:ins>
          </w:p>
        </w:tc>
        <w:tc>
          <w:tcPr>
            <w:tcW w:w="544" w:type="pct"/>
          </w:tcPr>
          <w:p w14:paraId="08C147B8" w14:textId="77777777" w:rsidR="00D17706" w:rsidRPr="00A12A11" w:rsidRDefault="00D17706" w:rsidP="004C3543">
            <w:pPr>
              <w:pStyle w:val="TAC"/>
              <w:keepNext w:val="0"/>
              <w:keepLines w:val="0"/>
              <w:rPr>
                <w:ins w:id="347" w:author="Author"/>
                <w:rFonts w:cs="Arial"/>
                <w:szCs w:val="18"/>
              </w:rPr>
            </w:pPr>
            <w:ins w:id="348" w:author="Author">
              <w:r>
                <w:rPr>
                  <w:rFonts w:cs="Arial"/>
                  <w:szCs w:val="18"/>
                </w:rPr>
                <w:t>-69.99</w:t>
              </w:r>
            </w:ins>
          </w:p>
        </w:tc>
        <w:tc>
          <w:tcPr>
            <w:tcW w:w="553" w:type="pct"/>
          </w:tcPr>
          <w:p w14:paraId="79E9063A" w14:textId="77777777" w:rsidR="00D17706" w:rsidRPr="00A12A11" w:rsidRDefault="00D17706" w:rsidP="004C3543">
            <w:pPr>
              <w:pStyle w:val="TAC"/>
              <w:keepNext w:val="0"/>
              <w:keepLines w:val="0"/>
              <w:rPr>
                <w:ins w:id="349" w:author="Author"/>
                <w:rFonts w:cs="Arial"/>
                <w:szCs w:val="18"/>
              </w:rPr>
            </w:pPr>
            <w:ins w:id="350" w:author="Author">
              <w:r w:rsidRPr="00A12A11">
                <w:rPr>
                  <w:rFonts w:cs="Arial"/>
                  <w:szCs w:val="18"/>
                </w:rPr>
                <w:t>-</w:t>
              </w:r>
              <w:r>
                <w:rPr>
                  <w:rFonts w:cs="Arial"/>
                  <w:szCs w:val="18"/>
                </w:rPr>
                <w:t>75.44</w:t>
              </w:r>
            </w:ins>
          </w:p>
        </w:tc>
        <w:tc>
          <w:tcPr>
            <w:tcW w:w="680" w:type="pct"/>
          </w:tcPr>
          <w:p w14:paraId="7BA0DB99" w14:textId="77777777" w:rsidR="00D17706" w:rsidRPr="00A12A11" w:rsidRDefault="00D17706" w:rsidP="004C3543">
            <w:pPr>
              <w:pStyle w:val="TAC"/>
              <w:keepNext w:val="0"/>
              <w:keepLines w:val="0"/>
              <w:rPr>
                <w:ins w:id="351" w:author="Author"/>
                <w:rFonts w:cs="Arial"/>
                <w:szCs w:val="18"/>
              </w:rPr>
            </w:pPr>
            <w:ins w:id="352" w:author="Author">
              <w:r w:rsidRPr="00A12A11">
                <w:rPr>
                  <w:rFonts w:cs="Arial"/>
                  <w:szCs w:val="18"/>
                </w:rPr>
                <w:t>-</w:t>
              </w:r>
              <w:r>
                <w:rPr>
                  <w:rFonts w:cs="Arial"/>
                  <w:szCs w:val="18"/>
                </w:rPr>
                <w:t>67.60</w:t>
              </w:r>
            </w:ins>
          </w:p>
        </w:tc>
      </w:tr>
    </w:tbl>
    <w:p w14:paraId="03C00403" w14:textId="77777777" w:rsidR="00D17706" w:rsidRPr="00A12A11" w:rsidRDefault="00D17706" w:rsidP="00D17706">
      <w:pPr>
        <w:rPr>
          <w:ins w:id="353" w:author="Author"/>
        </w:rPr>
      </w:pPr>
    </w:p>
    <w:p w14:paraId="7866A1AE" w14:textId="61F764FD" w:rsidR="00D17706" w:rsidRPr="00A12A11" w:rsidRDefault="00D17706" w:rsidP="00D17706">
      <w:pPr>
        <w:pStyle w:val="Heading5"/>
        <w:keepNext w:val="0"/>
        <w:keepLines w:val="0"/>
        <w:rPr>
          <w:ins w:id="354" w:author="Author"/>
        </w:rPr>
      </w:pPr>
      <w:r>
        <w:t>A.14.5.2.9</w:t>
      </w:r>
      <w:ins w:id="355" w:author="Author">
        <w:r w:rsidRPr="00A12A11">
          <w:t>.2</w:t>
        </w:r>
        <w:r w:rsidRPr="00A12A11">
          <w:tab/>
          <w:t>Test Requirements</w:t>
        </w:r>
      </w:ins>
    </w:p>
    <w:p w14:paraId="14559211" w14:textId="77777777" w:rsidR="00D17706" w:rsidRPr="00A12A11" w:rsidRDefault="00D17706" w:rsidP="00D17706">
      <w:pPr>
        <w:rPr>
          <w:ins w:id="356" w:author="Author"/>
          <w:rFonts w:cs="v4.2.0"/>
        </w:rPr>
      </w:pPr>
      <w:ins w:id="357" w:author="Author">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w:t>
        </w:r>
        <w:proofErr w:type="spellStart"/>
        <w:r w:rsidRPr="00A12A11">
          <w:rPr>
            <w:rFonts w:cs="v4.2.0"/>
          </w:rPr>
          <w:t>ms</w:t>
        </w:r>
        <w:proofErr w:type="spellEnd"/>
        <w:r w:rsidRPr="00A12A11">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A12A11">
          <w:rPr>
            <w:rFonts w:cs="v4.2.0"/>
          </w:rPr>
          <w:t>.</w:t>
        </w:r>
      </w:ins>
    </w:p>
    <w:p w14:paraId="31D14169" w14:textId="77777777" w:rsidR="00D17706" w:rsidRDefault="00D17706" w:rsidP="00D17706">
      <w:pPr>
        <w:pStyle w:val="NO"/>
        <w:keepLines w:val="0"/>
      </w:pPr>
      <w:ins w:id="358" w:author="Autho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3C72B91" w14:textId="77777777" w:rsidR="00D17706" w:rsidRDefault="00D17706" w:rsidP="00D17706">
      <w:pPr>
        <w:pStyle w:val="NO"/>
        <w:keepLines w:val="0"/>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0E17"/>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706"/>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D17706"/>
    <w:rPr>
      <w:rFonts w:ascii="Arial" w:hAnsi="Arial"/>
      <w:sz w:val="18"/>
      <w:lang w:val="en-GB" w:eastAsia="en-GB"/>
    </w:rPr>
  </w:style>
  <w:style w:type="character" w:customStyle="1" w:styleId="THChar">
    <w:name w:val="TH Char"/>
    <w:link w:val="TH"/>
    <w:qFormat/>
    <w:rsid w:val="00D17706"/>
    <w:rPr>
      <w:rFonts w:ascii="Arial" w:hAnsi="Arial"/>
      <w:b/>
      <w:lang w:val="en-GB" w:eastAsia="en-GB"/>
    </w:rPr>
  </w:style>
  <w:style w:type="character" w:customStyle="1" w:styleId="TAHCar">
    <w:name w:val="TAH Car"/>
    <w:link w:val="TAH"/>
    <w:qFormat/>
    <w:rsid w:val="00D17706"/>
    <w:rPr>
      <w:rFonts w:ascii="Arial" w:hAnsi="Arial"/>
      <w:b/>
      <w:sz w:val="18"/>
      <w:lang w:val="en-GB" w:eastAsia="en-GB"/>
    </w:rPr>
  </w:style>
  <w:style w:type="character" w:customStyle="1" w:styleId="TALCar">
    <w:name w:val="TAL Car"/>
    <w:link w:val="TAL"/>
    <w:qFormat/>
    <w:rsid w:val="00D17706"/>
    <w:rPr>
      <w:rFonts w:ascii="Arial" w:hAnsi="Arial"/>
      <w:sz w:val="18"/>
      <w:lang w:val="en-GB" w:eastAsia="en-GB"/>
    </w:rPr>
  </w:style>
  <w:style w:type="character" w:customStyle="1" w:styleId="NOChar">
    <w:name w:val="NO Char"/>
    <w:link w:val="NO"/>
    <w:qFormat/>
    <w:rsid w:val="00D17706"/>
    <w:rPr>
      <w:rFonts w:ascii="Times New Roman" w:hAnsi="Times New Roman"/>
      <w:lang w:val="en-GB" w:eastAsia="en-GB"/>
    </w:rPr>
  </w:style>
  <w:style w:type="character" w:customStyle="1" w:styleId="TANChar">
    <w:name w:val="TAN Char"/>
    <w:link w:val="TAN"/>
    <w:qFormat/>
    <w:rsid w:val="00D1770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956</Words>
  <Characters>5450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(Rafhael)</cp:lastModifiedBy>
  <cp:revision>6</cp:revision>
  <cp:lastPrinted>1899-12-31T23:00:00Z</cp:lastPrinted>
  <dcterms:created xsi:type="dcterms:W3CDTF">2025-10-24T13:14:00Z</dcterms:created>
  <dcterms:modified xsi:type="dcterms:W3CDTF">2025-11-07T15:05:00Z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R4-2521743</vt:lpwstr>
  </property>
  <property fmtid="{D5CDD505-2E9C-101B-9397-08002B2CF9AE}" pid="10" name="Spec#">
    <vt:lpwstr>38.133</vt:lpwstr>
  </property>
  <property fmtid="{D5CDD505-2E9C-101B-9397-08002B2CF9AE}" pid="11" name="Cr#">
    <vt:lpwstr>6207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on test cases for inter-frequency measurements with SSB index detection in less than 5 MHz operation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NR_IoT_NTN_req_test_enh-Perf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ies>
</file>